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EED6C" w14:textId="5D78FFF5" w:rsidR="00DA7319" w:rsidRPr="002C3BDD" w:rsidRDefault="00DA7319" w:rsidP="00DA731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3GPP TSG RAN WG1 Meeting #88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E50F81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R1-1705498</w:t>
      </w:r>
    </w:p>
    <w:p w14:paraId="3BF70933" w14:textId="77777777" w:rsidR="00DA7319" w:rsidRDefault="00DA7319" w:rsidP="00DA731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Spokane, USA, </w:t>
      </w:r>
      <w:r>
        <w:rPr>
          <w:rFonts w:ascii="Times New Roman" w:eastAsia="SimSun" w:hAnsi="Times New Roman"/>
          <w:b/>
          <w:sz w:val="24"/>
          <w:lang w:val="en-US" w:eastAsia="zh-CN"/>
        </w:rPr>
        <w:t>3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rd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April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0F28AF84" w14:textId="77777777" w:rsidR="00DA7319" w:rsidRDefault="00DA7319" w:rsidP="00DA731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6E20118" w14:textId="2F3D2C66" w:rsidR="00DA7319" w:rsidRPr="00611209" w:rsidRDefault="00DA7319" w:rsidP="00DA731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1.1.1.2</w:t>
      </w:r>
    </w:p>
    <w:p w14:paraId="4750BAA7" w14:textId="77777777" w:rsidR="00DA7319" w:rsidRPr="00611209" w:rsidRDefault="00DA7319" w:rsidP="00DA7319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Pr="00611209">
        <w:rPr>
          <w:b/>
          <w:bCs/>
          <w:sz w:val="24"/>
          <w:lang w:val="en-US"/>
        </w:rPr>
        <w:t xml:space="preserve"> Communications</w:t>
      </w:r>
    </w:p>
    <w:p w14:paraId="4F02292E" w14:textId="67586D40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DA7319">
        <w:rPr>
          <w:b/>
          <w:bCs/>
          <w:sz w:val="24"/>
          <w:lang w:val="en-US"/>
        </w:rPr>
        <w:t>O</w:t>
      </w:r>
      <w:r w:rsidR="00490114">
        <w:rPr>
          <w:b/>
          <w:bCs/>
          <w:sz w:val="24"/>
          <w:lang w:val="en-US"/>
        </w:rPr>
        <w:t xml:space="preserve">n </w:t>
      </w:r>
      <w:r w:rsidR="00E86B0C">
        <w:rPr>
          <w:b/>
          <w:bCs/>
          <w:sz w:val="24"/>
          <w:lang w:val="en-US"/>
        </w:rPr>
        <w:t>Synchronization Signal</w:t>
      </w:r>
      <w:r w:rsidR="00BA442C" w:rsidRPr="00BA442C">
        <w:rPr>
          <w:b/>
          <w:bCs/>
          <w:sz w:val="24"/>
          <w:lang w:val="en-US"/>
        </w:rPr>
        <w:t xml:space="preserve"> </w:t>
      </w:r>
      <w:r w:rsidR="00E86B0C">
        <w:rPr>
          <w:b/>
          <w:bCs/>
          <w:sz w:val="24"/>
          <w:lang w:val="en-US"/>
        </w:rPr>
        <w:t>Block</w:t>
      </w:r>
      <w:r w:rsidR="00490114">
        <w:rPr>
          <w:rFonts w:hint="eastAsia"/>
          <w:b/>
          <w:bCs/>
          <w:sz w:val="24"/>
          <w:lang w:val="en-US"/>
        </w:rPr>
        <w:t xml:space="preserve"> </w:t>
      </w:r>
      <w:r w:rsidR="00490114">
        <w:rPr>
          <w:b/>
          <w:bCs/>
          <w:sz w:val="24"/>
          <w:lang w:val="en-US"/>
        </w:rPr>
        <w:t>and I</w:t>
      </w:r>
      <w:r w:rsidR="00BA442C" w:rsidRPr="00BA442C">
        <w:rPr>
          <w:rFonts w:hint="eastAsia"/>
          <w:b/>
          <w:bCs/>
          <w:sz w:val="24"/>
          <w:lang w:val="en-US"/>
        </w:rPr>
        <w:t>ndication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12346029" w14:textId="0A43C76C" w:rsidR="00AF594B" w:rsidRDefault="00AF594B" w:rsidP="00AF594B">
      <w:r w:rsidRPr="00AF594B">
        <w:rPr>
          <w:szCs w:val="22"/>
        </w:rPr>
        <w:t>In RAN1 #86</w:t>
      </w:r>
      <w:r>
        <w:rPr>
          <w:szCs w:val="22"/>
        </w:rPr>
        <w:t>bis</w:t>
      </w:r>
      <w:r w:rsidRPr="00AF594B">
        <w:rPr>
          <w:szCs w:val="22"/>
        </w:rPr>
        <w:t xml:space="preserve"> Meeting,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 w:rsidR="003932AA">
        <w:t xml:space="preserve">burst </w:t>
      </w:r>
      <w:r w:rsidR="00644AB3">
        <w:t xml:space="preserve">structure </w:t>
      </w:r>
      <w:r>
        <w:t>for NR design</w:t>
      </w:r>
      <w:r w:rsidR="00FF000D">
        <w:t xml:space="preserve"> </w:t>
      </w:r>
      <w:r w:rsidR="00FF000D">
        <w:fldChar w:fldCharType="begin"/>
      </w:r>
      <w:r w:rsidR="00FF000D">
        <w:instrText xml:space="preserve"> REF _Ref471659814 \r \h </w:instrText>
      </w:r>
      <w:r w:rsidR="00FF000D">
        <w:fldChar w:fldCharType="separate"/>
      </w:r>
      <w:r w:rsidR="00FC64F2">
        <w:t>[1]</w:t>
      </w:r>
      <w:r w:rsidR="00FF000D">
        <w:fldChar w:fldCharType="end"/>
      </w:r>
      <w:r w:rsidRPr="00637119">
        <w:t>:</w:t>
      </w:r>
    </w:p>
    <w:p w14:paraId="55229961" w14:textId="77777777" w:rsidR="00AF594B" w:rsidRPr="00D56104" w:rsidRDefault="00AF594B" w:rsidP="00AF594B">
      <w:pPr>
        <w:rPr>
          <w:rFonts w:eastAsia="MS Mincho"/>
          <w:b/>
          <w:u w:val="single"/>
          <w:lang w:eastAsia="ja-JP"/>
        </w:rPr>
      </w:pPr>
      <w:r w:rsidRPr="00D56104">
        <w:rPr>
          <w:rFonts w:eastAsia="MS Mincho" w:hint="eastAsia"/>
          <w:b/>
          <w:u w:val="single"/>
          <w:lang w:eastAsia="ja-JP"/>
        </w:rPr>
        <w:t>Agreements:</w:t>
      </w:r>
    </w:p>
    <w:p w14:paraId="2B62FD2D" w14:textId="77777777" w:rsidR="00AF594B" w:rsidRPr="00D56104" w:rsidRDefault="00AF594B" w:rsidP="00AF594B">
      <w:pPr>
        <w:numPr>
          <w:ilvl w:val="0"/>
          <w:numId w:val="26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PSS, SSS and/or PBCH can be transmitted within a ‘SS block’</w:t>
      </w:r>
    </w:p>
    <w:p w14:paraId="0F976026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details how to compose PSS, SSS and/or PBCH</w:t>
      </w:r>
    </w:p>
    <w:p w14:paraId="3D503924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Multiplexing other signals are not precluded within a ‘SS block’</w:t>
      </w:r>
    </w:p>
    <w:p w14:paraId="49AD01C7" w14:textId="77777777" w:rsidR="00AF594B" w:rsidRPr="00D56104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One or multiple ‘SS block(s)’ compose an ‘SS burst’</w:t>
      </w:r>
    </w:p>
    <w:p w14:paraId="0D2A181F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Number of ‘SS block(s)’ (defined as duration of ‘SS burst’)</w:t>
      </w:r>
    </w:p>
    <w:p w14:paraId="22EC1529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whether or not ‘SS block(s)’ are consecutive</w:t>
      </w:r>
    </w:p>
    <w:p w14:paraId="55F48CB3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 xml:space="preserve">FFS: whether or not ‘SS block(s)’ </w:t>
      </w:r>
      <w:r w:rsidRPr="00D56104">
        <w:rPr>
          <w:rFonts w:eastAsia="MS Mincho" w:hint="eastAsia"/>
          <w:i/>
          <w:lang w:eastAsia="ja-JP"/>
        </w:rPr>
        <w:t xml:space="preserve">within a </w:t>
      </w:r>
      <w:r w:rsidRPr="00D56104">
        <w:rPr>
          <w:rFonts w:eastAsia="MS Mincho"/>
          <w:i/>
          <w:lang w:eastAsia="ja-JP"/>
        </w:rPr>
        <w:t>‘SS burst’</w:t>
      </w:r>
      <w:r w:rsidRPr="00D56104">
        <w:rPr>
          <w:rFonts w:eastAsia="MS Mincho" w:hint="eastAsia"/>
          <w:i/>
          <w:lang w:eastAsia="ja-JP"/>
        </w:rPr>
        <w:t xml:space="preserve"> are the same</w:t>
      </w:r>
    </w:p>
    <w:p w14:paraId="21C6A1D2" w14:textId="1EFE22F7" w:rsidR="00AF594B" w:rsidRPr="00D56104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One or multiple ‘SS burst(s)’ compose a ‘SS burst </w:t>
      </w:r>
      <w:r w:rsidRPr="00D56104">
        <w:rPr>
          <w:rFonts w:eastAsia="MS Mincho" w:hint="eastAsia"/>
          <w:i/>
        </w:rPr>
        <w:t>set</w:t>
      </w:r>
      <w:r w:rsidRPr="00D56104">
        <w:rPr>
          <w:rFonts w:eastAsia="MS Mincho"/>
          <w:i/>
        </w:rPr>
        <w:t>’</w:t>
      </w:r>
    </w:p>
    <w:p w14:paraId="5C3AB341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FFS: Periodicity and </w:t>
      </w:r>
      <w:r w:rsidRPr="00D56104">
        <w:rPr>
          <w:rFonts w:eastAsia="MS Mincho" w:hint="eastAsia"/>
          <w:i/>
        </w:rPr>
        <w:t xml:space="preserve">the </w:t>
      </w:r>
      <w:r w:rsidRPr="00D56104">
        <w:rPr>
          <w:rFonts w:eastAsia="MS Mincho"/>
          <w:i/>
        </w:rPr>
        <w:t>number of ‘SS burst’</w:t>
      </w:r>
      <w:r w:rsidRPr="00D56104">
        <w:rPr>
          <w:rFonts w:eastAsia="MS Mincho" w:hint="eastAsia"/>
          <w:i/>
        </w:rPr>
        <w:t xml:space="preserve"> within a SS burst set</w:t>
      </w:r>
    </w:p>
    <w:p w14:paraId="52FBA6C5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 w:hint="eastAsia"/>
          <w:i/>
        </w:rPr>
        <w:t>Number of SS bursts within a SS burst set is finite.</w:t>
      </w:r>
    </w:p>
    <w:p w14:paraId="1B39AB76" w14:textId="1FEA3AF9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FFS: Transmission instances of ‘SS burst </w:t>
      </w:r>
      <w:r w:rsidRPr="00D56104">
        <w:rPr>
          <w:rFonts w:eastAsia="MS Mincho" w:hint="eastAsia"/>
          <w:i/>
        </w:rPr>
        <w:t>set</w:t>
      </w:r>
      <w:r w:rsidRPr="00D56104">
        <w:rPr>
          <w:rFonts w:eastAsia="MS Mincho"/>
          <w:i/>
        </w:rPr>
        <w:t xml:space="preserve">’ </w:t>
      </w:r>
    </w:p>
    <w:p w14:paraId="0E7383D2" w14:textId="77777777" w:rsidR="00AF594B" w:rsidRDefault="00AF594B" w:rsidP="00AF594B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 w:hint="eastAsia"/>
          <w:i/>
        </w:rPr>
        <w:t xml:space="preserve">E.g., periodic/aperiodic </w:t>
      </w:r>
      <w:r w:rsidRPr="00D56104">
        <w:rPr>
          <w:rFonts w:eastAsia="MS Mincho"/>
          <w:i/>
        </w:rPr>
        <w:t>transmission</w:t>
      </w:r>
      <w:r w:rsidRPr="00D56104">
        <w:rPr>
          <w:rFonts w:eastAsia="MS Mincho" w:hint="eastAsia"/>
          <w:i/>
        </w:rPr>
        <w:t xml:space="preserve"> of SS burst sets.</w:t>
      </w:r>
    </w:p>
    <w:p w14:paraId="6A269B45" w14:textId="52D573F3" w:rsidR="000F405C" w:rsidRPr="000F405C" w:rsidRDefault="008B471E" w:rsidP="001260F1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In addition</w:t>
      </w:r>
      <w:r w:rsidR="000E44AB">
        <w:rPr>
          <w:szCs w:val="22"/>
        </w:rPr>
        <w:t>,</w:t>
      </w:r>
      <w:r w:rsidR="000F405C">
        <w:rPr>
          <w:szCs w:val="22"/>
        </w:rPr>
        <w:t xml:space="preserve"> in RAN1 NR Ad-Hoc m</w:t>
      </w:r>
      <w:r w:rsidR="003932AA" w:rsidRPr="00AF594B">
        <w:rPr>
          <w:szCs w:val="22"/>
        </w:rPr>
        <w:t xml:space="preserve">eeting, </w:t>
      </w:r>
      <w:r w:rsidR="003932AA">
        <w:t>t</w:t>
      </w:r>
      <w:r w:rsidR="003932AA" w:rsidRPr="00637119">
        <w:t>he following has</w:t>
      </w:r>
      <w:r w:rsidR="003932AA">
        <w:t xml:space="preserve"> been agreed on synchronization</w:t>
      </w:r>
      <w:r w:rsidR="003932AA" w:rsidRPr="00637119">
        <w:t xml:space="preserve"> </w:t>
      </w:r>
      <w:r w:rsidR="00644AB3">
        <w:t xml:space="preserve">signal </w:t>
      </w:r>
      <w:r w:rsidR="003932AA">
        <w:t>for NR design</w:t>
      </w:r>
      <w:r w:rsidR="000A30B6">
        <w:t xml:space="preserve"> </w:t>
      </w:r>
      <w:r w:rsidR="000F405C">
        <w:fldChar w:fldCharType="begin"/>
      </w:r>
      <w:r w:rsidR="000F405C">
        <w:instrText xml:space="preserve"> REF _Ref473842049 \r \h </w:instrText>
      </w:r>
      <w:r w:rsidR="000F405C">
        <w:fldChar w:fldCharType="separate"/>
      </w:r>
      <w:r w:rsidR="00FC64F2">
        <w:t>[3]</w:t>
      </w:r>
      <w:r w:rsidR="000F405C">
        <w:fldChar w:fldCharType="end"/>
      </w:r>
      <w:r w:rsidR="000F405C">
        <w:t>:</w:t>
      </w:r>
    </w:p>
    <w:p w14:paraId="33569C78" w14:textId="77777777" w:rsidR="001260F1" w:rsidRPr="00A17FD3" w:rsidRDefault="001260F1" w:rsidP="001260F1">
      <w:pPr>
        <w:rPr>
          <w:rFonts w:eastAsia="MS Mincho"/>
          <w:b/>
          <w:u w:val="single"/>
          <w:lang w:eastAsia="ja-JP"/>
        </w:rPr>
      </w:pPr>
      <w:r w:rsidRPr="001260F1">
        <w:rPr>
          <w:rFonts w:eastAsia="MS Mincho" w:hint="eastAsia"/>
          <w:b/>
          <w:u w:val="single"/>
          <w:lang w:eastAsia="ja-JP"/>
        </w:rPr>
        <w:t>Agreements:</w:t>
      </w:r>
    </w:p>
    <w:p w14:paraId="34AD50CB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For a given frequency band, an SS block corresponds to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OFDM symbols based on the default subcarrier spacing, and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is a constant.</w:t>
      </w:r>
    </w:p>
    <w:p w14:paraId="78015D99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The signal multiplexing structure is fixed in a specification</w:t>
      </w:r>
    </w:p>
    <w:p w14:paraId="6770BF53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UE shall be able to identify at least OFDM symbol index, slot index in a radio frame and radio frame number from an SS block.</w:t>
      </w:r>
    </w:p>
    <w:p w14:paraId="6B68C005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The signals included in the SS block are FFS between </w:t>
      </w:r>
    </w:p>
    <w:p w14:paraId="2C9B7D19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Alt 1: PSS, SSS and PBCH; and </w:t>
      </w:r>
    </w:p>
    <w:p w14:paraId="641AF688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Alt 2: PSS, SSS, TSS and PBCH.</w:t>
      </w:r>
    </w:p>
    <w:p w14:paraId="7970A010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1: it does not preclude possibility of multiplexing MRS and/or data transmission in the SS block.</w:t>
      </w:r>
    </w:p>
    <w:p w14:paraId="70B96BCA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2: It does not preclude the possibility of skipping PBCH in other SS blocks.</w:t>
      </w:r>
    </w:p>
    <w:p w14:paraId="6EFDF165" w14:textId="38BE2D5F" w:rsidR="007F4560" w:rsidRDefault="007F4560" w:rsidP="000F405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  <w:r>
        <w:rPr>
          <w:szCs w:val="22"/>
        </w:rPr>
        <w:t>Furthermore, in RAN1#88</w:t>
      </w:r>
      <w:r w:rsidRPr="007F4560">
        <w:rPr>
          <w:szCs w:val="22"/>
        </w:rPr>
        <w:t xml:space="preserve"> </w:t>
      </w:r>
      <w:r>
        <w:rPr>
          <w:szCs w:val="22"/>
        </w:rPr>
        <w:t>m</w:t>
      </w:r>
      <w:r w:rsidRPr="00AF594B">
        <w:rPr>
          <w:szCs w:val="22"/>
        </w:rPr>
        <w:t xml:space="preserve">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>
        <w:t xml:space="preserve">signal </w:t>
      </w:r>
      <w:r w:rsidR="008B471E">
        <w:fldChar w:fldCharType="begin"/>
      </w:r>
      <w:r w:rsidR="008B471E">
        <w:instrText xml:space="preserve"> REF _Ref478046903 \r \h </w:instrText>
      </w:r>
      <w:r w:rsidR="008B471E">
        <w:fldChar w:fldCharType="separate"/>
      </w:r>
      <w:r w:rsidR="00FC64F2">
        <w:t>[4]</w:t>
      </w:r>
      <w:r w:rsidR="008B471E">
        <w:fldChar w:fldCharType="end"/>
      </w:r>
      <w:r>
        <w:t>:</w:t>
      </w:r>
    </w:p>
    <w:p w14:paraId="5419EB8E" w14:textId="77777777" w:rsidR="008B471E" w:rsidRPr="008B471E" w:rsidRDefault="008B471E" w:rsidP="008B471E">
      <w:pPr>
        <w:rPr>
          <w:rFonts w:eastAsia="MS Mincho"/>
          <w:b/>
          <w:u w:val="single"/>
          <w:lang w:eastAsia="ja-JP"/>
        </w:rPr>
      </w:pPr>
      <w:r w:rsidRPr="008B471E">
        <w:rPr>
          <w:rFonts w:eastAsia="MS Mincho" w:hint="eastAsia"/>
          <w:b/>
          <w:u w:val="single"/>
          <w:lang w:eastAsia="ja-JP"/>
        </w:rPr>
        <w:t>Agreements:</w:t>
      </w:r>
    </w:p>
    <w:p w14:paraId="26A02A23" w14:textId="77777777" w:rsidR="007F4560" w:rsidRPr="00E14392" w:rsidRDefault="007F4560" w:rsidP="007F4560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For set of possible SS block time locations, further evaluation till next meeting by considering at least the following:</w:t>
      </w:r>
    </w:p>
    <w:p w14:paraId="697D414D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a SS block comprises of consecutive symbols and whether or not SS&amp;PBCH in the same or different slots</w:t>
      </w:r>
    </w:p>
    <w:p w14:paraId="053F16D8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Number of symbols per SS block</w:t>
      </w:r>
    </w:p>
    <w:p w14:paraId="605C1736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map across slot boundary(</w:t>
      </w:r>
      <w:proofErr w:type="spellStart"/>
      <w:r w:rsidRPr="00E14392">
        <w:rPr>
          <w:rFonts w:eastAsia="MS Mincho"/>
          <w:i/>
          <w:lang w:eastAsia="ja-JP"/>
        </w:rPr>
        <w:t>ies</w:t>
      </w:r>
      <w:proofErr w:type="spellEnd"/>
      <w:r w:rsidRPr="00E14392">
        <w:rPr>
          <w:rFonts w:eastAsia="MS Mincho"/>
          <w:i/>
          <w:lang w:eastAsia="ja-JP"/>
        </w:rPr>
        <w:t>)</w:t>
      </w:r>
    </w:p>
    <w:p w14:paraId="47F35C0B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skip symbol(s) within a slot or a slot set</w:t>
      </w:r>
    </w:p>
    <w:p w14:paraId="5E1EDB46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Contents of an SS block (note: the contents of an SS block may be further discussed during this meeting)</w:t>
      </w:r>
    </w:p>
    <w:p w14:paraId="60CEFEFE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How SS blocks are arranged within a burst set, &amp; the # of SS blocks per burst/burst set</w:t>
      </w:r>
    </w:p>
    <w:p w14:paraId="71BD6D36" w14:textId="4A72AF07" w:rsidR="007F4560" w:rsidRPr="0003641A" w:rsidRDefault="007F4560" w:rsidP="000F405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</w:p>
    <w:p w14:paraId="1B376139" w14:textId="01AE36A3" w:rsidR="00FC59E2" w:rsidRDefault="00A55904" w:rsidP="004E1513">
      <w:pPr>
        <w:rPr>
          <w:szCs w:val="22"/>
          <w:lang w:eastAsia="sv-SE"/>
        </w:rPr>
      </w:pPr>
      <w:r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 w:rsidR="00841A22">
        <w:t xml:space="preserve"> or higher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 xml:space="preserve">agreed that both multi-beam, and single-beam, based approaches need to be studied for NR </w:t>
      </w:r>
      <w:r w:rsidR="001878AA">
        <w:rPr>
          <w:szCs w:val="22"/>
          <w:lang w:eastAsia="sv-SE"/>
        </w:rPr>
        <w:fldChar w:fldCharType="begin"/>
      </w:r>
      <w:r w:rsidR="001878AA">
        <w:rPr>
          <w:szCs w:val="22"/>
          <w:lang w:eastAsia="sv-SE"/>
        </w:rPr>
        <w:instrText xml:space="preserve"> REF _Ref460871264 \r \h </w:instrText>
      </w:r>
      <w:r w:rsidR="001878AA">
        <w:rPr>
          <w:szCs w:val="22"/>
          <w:lang w:eastAsia="sv-SE"/>
        </w:rPr>
      </w:r>
      <w:r w:rsidR="001878AA">
        <w:rPr>
          <w:szCs w:val="22"/>
          <w:lang w:eastAsia="sv-SE"/>
        </w:rPr>
        <w:fldChar w:fldCharType="separate"/>
      </w:r>
      <w:r w:rsidR="00FC64F2">
        <w:rPr>
          <w:szCs w:val="22"/>
          <w:lang w:eastAsia="sv-SE"/>
        </w:rPr>
        <w:t>[2]</w:t>
      </w:r>
      <w:r w:rsidR="001878AA">
        <w:rPr>
          <w:szCs w:val="22"/>
          <w:lang w:eastAsia="sv-SE"/>
        </w:rPr>
        <w:fldChar w:fldCharType="end"/>
      </w:r>
      <w:r w:rsidR="00FC59E2">
        <w:rPr>
          <w:szCs w:val="22"/>
          <w:lang w:eastAsia="sv-SE"/>
        </w:rPr>
        <w:t xml:space="preserve">. </w:t>
      </w:r>
    </w:p>
    <w:p w14:paraId="2E8AD10A" w14:textId="550E9D0F" w:rsidR="00A55904" w:rsidRPr="00FC59E2" w:rsidRDefault="001878AA" w:rsidP="004E1513">
      <w:pPr>
        <w:rPr>
          <w:szCs w:val="22"/>
          <w:lang w:eastAsia="sv-SE"/>
        </w:rPr>
      </w:pPr>
      <w:r>
        <w:t xml:space="preserve">Unlike &lt; 6 GHz operation, high frequency beam based operations present specific and unique challenges for initial access. The </w:t>
      </w:r>
      <w:r w:rsidR="00A55904">
        <w:t>problem of initial access for single and multi-beam operation</w:t>
      </w:r>
      <w:r w:rsidRPr="001878AA">
        <w:t xml:space="preserve"> </w:t>
      </w:r>
      <w:r>
        <w:t xml:space="preserve">has been discussed </w:t>
      </w:r>
      <w:r w:rsidR="001C4E49">
        <w:fldChar w:fldCharType="begin"/>
      </w:r>
      <w:r w:rsidR="001C4E49">
        <w:instrText xml:space="preserve"> REF _Ref471764858 \r \h </w:instrText>
      </w:r>
      <w:r w:rsidR="001C4E49">
        <w:fldChar w:fldCharType="separate"/>
      </w:r>
      <w:r w:rsidR="00FC64F2">
        <w:t>[5]</w:t>
      </w:r>
      <w:r w:rsidR="001C4E49">
        <w:fldChar w:fldCharType="end"/>
      </w:r>
      <w:r>
        <w:t xml:space="preserve"> with solutions proposed t</w:t>
      </w:r>
      <w:r w:rsidRPr="00D562FF">
        <w:t>o reduce initial access latency and beam sweep overhead</w:t>
      </w:r>
      <w:r w:rsidR="00F86DAB">
        <w:t xml:space="preserve"> </w:t>
      </w:r>
      <w:r w:rsidR="00F86DAB">
        <w:fldChar w:fldCharType="begin"/>
      </w:r>
      <w:r w:rsidR="00F86DAB">
        <w:instrText xml:space="preserve"> REF _Ref465928293 \r \h </w:instrText>
      </w:r>
      <w:r w:rsidR="00F86DAB">
        <w:fldChar w:fldCharType="separate"/>
      </w:r>
      <w:r w:rsidR="00FC64F2">
        <w:t>[6]</w:t>
      </w:r>
      <w:r w:rsidR="00F86DAB">
        <w:fldChar w:fldCharType="end"/>
      </w:r>
      <w:r w:rsidR="00A55904">
        <w:t xml:space="preserve">. </w:t>
      </w:r>
    </w:p>
    <w:p w14:paraId="2A3B3386" w14:textId="1DAF9EF5" w:rsidR="00F05607" w:rsidRDefault="00F05607" w:rsidP="004E1513">
      <w:r>
        <w:t xml:space="preserve">In this contribution, we consider </w:t>
      </w:r>
      <w:r w:rsidR="00A34775">
        <w:t xml:space="preserve">and discuss SS burst design for </w:t>
      </w:r>
      <w:r w:rsidR="00CA38B5">
        <w:t>initial access</w:t>
      </w:r>
      <w:r>
        <w:t xml:space="preserve"> design and related observations for </w:t>
      </w:r>
      <w:r w:rsidR="00FF000D">
        <w:t xml:space="preserve">SS </w:t>
      </w:r>
      <w:r w:rsidR="00A34775">
        <w:t>burst</w:t>
      </w:r>
      <w:r w:rsidR="00FF000D">
        <w:t xml:space="preserve"> </w:t>
      </w:r>
      <w:r w:rsidR="00A34775">
        <w:t xml:space="preserve">set composition and indication </w:t>
      </w:r>
      <w:r w:rsidR="00FF000D">
        <w:t>for</w:t>
      </w:r>
      <w:r w:rsidR="001F4E64">
        <w:t xml:space="preserve"> </w:t>
      </w:r>
      <w:r w:rsidR="00A303DF">
        <w:t>sing</w:t>
      </w:r>
      <w:r w:rsidR="00FF000D">
        <w:t xml:space="preserve">le and </w:t>
      </w:r>
      <w:r>
        <w:t xml:space="preserve">multi-beam initial access. </w:t>
      </w:r>
    </w:p>
    <w:p w14:paraId="09F053F0" w14:textId="77777777" w:rsidR="009050C5" w:rsidRDefault="009050C5" w:rsidP="004E1513"/>
    <w:p w14:paraId="0762395B" w14:textId="1DAC5F5F" w:rsidR="00540990" w:rsidRDefault="00AC782C" w:rsidP="00540990">
      <w:pPr>
        <w:pStyle w:val="Heading1"/>
      </w:pPr>
      <w:r>
        <w:rPr>
          <w:sz w:val="32"/>
          <w:szCs w:val="32"/>
          <w:lang w:val="en-US"/>
        </w:rPr>
        <w:t>Synchronization Signal</w:t>
      </w:r>
      <w:r w:rsidR="00540990">
        <w:rPr>
          <w:sz w:val="32"/>
          <w:szCs w:val="32"/>
          <w:lang w:val="en-US"/>
        </w:rPr>
        <w:t xml:space="preserve"> </w:t>
      </w:r>
      <w:r w:rsidR="0021104C">
        <w:rPr>
          <w:sz w:val="32"/>
          <w:szCs w:val="32"/>
          <w:lang w:val="en-US"/>
        </w:rPr>
        <w:t>Burst Set Composition</w:t>
      </w:r>
      <w:r w:rsidR="00FB4130">
        <w:rPr>
          <w:sz w:val="32"/>
          <w:szCs w:val="32"/>
          <w:lang w:val="en-US"/>
        </w:rPr>
        <w:t xml:space="preserve"> </w:t>
      </w:r>
    </w:p>
    <w:p w14:paraId="71A7F134" w14:textId="4F37290F" w:rsidR="00156B5C" w:rsidRPr="00644AB3" w:rsidRDefault="00AC782C" w:rsidP="00156B5C">
      <w:pPr>
        <w:rPr>
          <w:lang w:val="en-US"/>
        </w:rPr>
      </w:pPr>
      <w:r>
        <w:rPr>
          <w:lang w:val="en-US"/>
        </w:rPr>
        <w:t>Synchronization signal</w:t>
      </w:r>
      <w:r w:rsidR="00156B5C" w:rsidRPr="00644AB3">
        <w:rPr>
          <w:lang w:val="en-US"/>
        </w:rPr>
        <w:t xml:space="preserve"> burst set design and construction may consider the following:</w:t>
      </w:r>
    </w:p>
    <w:p w14:paraId="52DD40F0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Radio frame number</w:t>
      </w:r>
    </w:p>
    <w:p w14:paraId="0D112A81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 xml:space="preserve">Slot number or </w:t>
      </w:r>
      <w:proofErr w:type="spellStart"/>
      <w:r w:rsidRPr="00644AB3">
        <w:rPr>
          <w:rFonts w:ascii="Times New Roman" w:hAnsi="Times New Roman"/>
        </w:rPr>
        <w:t>subframe</w:t>
      </w:r>
      <w:proofErr w:type="spellEnd"/>
      <w:r w:rsidRPr="00644AB3">
        <w:rPr>
          <w:rFonts w:ascii="Times New Roman" w:hAnsi="Times New Roman"/>
        </w:rPr>
        <w:t xml:space="preserve"> number </w:t>
      </w:r>
    </w:p>
    <w:p w14:paraId="7E8AB931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System frame number</w:t>
      </w:r>
    </w:p>
    <w:p w14:paraId="2AEF8DAE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Periodicity</w:t>
      </w:r>
    </w:p>
    <w:p w14:paraId="431B0FDF" w14:textId="2CAD88A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Coherent combining of signal</w:t>
      </w:r>
    </w:p>
    <w:p w14:paraId="41456B5F" w14:textId="77777777" w:rsidR="00644AB3" w:rsidRPr="00644AB3" w:rsidRDefault="00644AB3" w:rsidP="00156B5C"/>
    <w:p w14:paraId="34859672" w14:textId="5429F793" w:rsidR="00156B5C" w:rsidRDefault="00156B5C" w:rsidP="00156B5C">
      <w:pPr>
        <w:rPr>
          <w:rFonts w:eastAsia="MS Mincho"/>
          <w:lang w:eastAsia="ja-JP"/>
        </w:rPr>
      </w:pPr>
      <w:r w:rsidRPr="001E2D6B">
        <w:rPr>
          <w:rFonts w:eastAsia="MS Mincho"/>
          <w:lang w:val="en-US" w:eastAsia="ja-JP"/>
        </w:rPr>
        <w:t xml:space="preserve">For a given frequency band, an SS block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K</w:t>
      </w:r>
      <w:r w:rsidRPr="001E2D6B">
        <w:rPr>
          <w:rFonts w:eastAsia="MS Mincho"/>
          <w:lang w:val="en-US" w:eastAsia="ja-JP"/>
        </w:rPr>
        <w:t xml:space="preserve"> OFDM symbols based on</w:t>
      </w:r>
      <w:r>
        <w:rPr>
          <w:rFonts w:eastAsia="MS Mincho"/>
          <w:lang w:val="en-US" w:eastAsia="ja-JP"/>
        </w:rPr>
        <w:t xml:space="preserve"> the default subcarrier spacing</w:t>
      </w:r>
      <w:r w:rsidRPr="001E2D6B">
        <w:rPr>
          <w:rFonts w:eastAsia="MS Mincho"/>
          <w:lang w:val="en-US" w:eastAsia="ja-JP"/>
        </w:rPr>
        <w:t xml:space="preserve"> and </w:t>
      </w:r>
      <w:r>
        <w:rPr>
          <w:rFonts w:eastAsia="MS Mincho"/>
          <w:i/>
          <w:iCs/>
          <w:lang w:val="en-US" w:eastAsia="ja-JP"/>
        </w:rPr>
        <w:t>K</w:t>
      </w:r>
      <w:r>
        <w:rPr>
          <w:rFonts w:eastAsia="MS Mincho"/>
          <w:lang w:val="en-US" w:eastAsia="ja-JP"/>
        </w:rPr>
        <w:t xml:space="preserve"> may be</w:t>
      </w:r>
      <w:r w:rsidRPr="001E2D6B">
        <w:rPr>
          <w:rFonts w:eastAsia="MS Mincho"/>
          <w:lang w:val="en-US" w:eastAsia="ja-JP"/>
        </w:rPr>
        <w:t xml:space="preserve"> a constant.</w:t>
      </w:r>
      <w:r>
        <w:rPr>
          <w:lang w:val="en-US"/>
        </w:rPr>
        <w:t xml:space="preserve"> </w:t>
      </w:r>
      <w:r w:rsidRPr="001E2D6B">
        <w:rPr>
          <w:rFonts w:eastAsia="MS Mincho"/>
          <w:lang w:val="en-US" w:eastAsia="ja-JP"/>
        </w:rPr>
        <w:t xml:space="preserve">The multiplexing structure </w:t>
      </w:r>
      <w:r>
        <w:rPr>
          <w:rFonts w:eastAsia="MS Mincho"/>
          <w:lang w:val="en-US" w:eastAsia="ja-JP"/>
        </w:rPr>
        <w:t>of signals within</w:t>
      </w:r>
      <w:r w:rsidR="005B0165">
        <w:rPr>
          <w:rFonts w:eastAsia="MS Mincho"/>
          <w:lang w:val="en-US" w:eastAsia="ja-JP"/>
        </w:rPr>
        <w:t xml:space="preserve"> an</w:t>
      </w:r>
      <w:r>
        <w:rPr>
          <w:rFonts w:eastAsia="MS Mincho"/>
          <w:lang w:val="en-US" w:eastAsia="ja-JP"/>
        </w:rPr>
        <w:t xml:space="preserve"> SS block may be fixed.</w:t>
      </w:r>
      <w:r>
        <w:rPr>
          <w:lang w:val="en-US"/>
        </w:rPr>
        <w:t xml:space="preserve"> </w:t>
      </w:r>
      <w:r w:rsidR="00DE7BFF">
        <w:rPr>
          <w:lang w:val="en-US"/>
        </w:rPr>
        <w:t>An</w:t>
      </w:r>
      <w:r w:rsidR="00DE7BFF">
        <w:rPr>
          <w:rFonts w:eastAsia="MS Mincho"/>
          <w:lang w:val="en-US" w:eastAsia="ja-JP"/>
        </w:rPr>
        <w:t xml:space="preserve">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 xml:space="preserve">SS blocks.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bursts. </w:t>
      </w:r>
      <w:r>
        <w:rPr>
          <w:lang w:val="en-US"/>
        </w:rPr>
        <w:t xml:space="preserve">SS burst set design and construction is depicted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_Ref462517207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C64F2" w:rsidRPr="007018B3">
        <w:t xml:space="preserve">Figure </w:t>
      </w:r>
      <w:r w:rsidR="00FC64F2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633045E7" w14:textId="1AC27C13" w:rsidR="00156B5C" w:rsidRDefault="00156B5C" w:rsidP="00156B5C">
      <w:pPr>
        <w:rPr>
          <w:rFonts w:eastAsia="MS Mincho"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_Ref462517207 \h</w:instrText>
      </w:r>
      <w:r>
        <w:instrText xml:space="preserve"> </w:instrText>
      </w:r>
      <w:r>
        <w:fldChar w:fldCharType="separate"/>
      </w:r>
      <w:r w:rsidR="00FC64F2" w:rsidRPr="007018B3">
        <w:t xml:space="preserve">Figure </w:t>
      </w:r>
      <w:r w:rsidR="00FC64F2">
        <w:rPr>
          <w:noProof/>
        </w:rPr>
        <w:t>1</w:t>
      </w:r>
      <w:r>
        <w:fldChar w:fldCharType="end"/>
      </w:r>
      <w:r>
        <w:t xml:space="preserve"> shows an example method for constructing or designing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>. In this method</w:t>
      </w:r>
      <w:r w:rsidR="00DE7BFF">
        <w:t>, an</w:t>
      </w:r>
      <w:r>
        <w:t xml:space="preserve"> 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an </w:t>
      </w:r>
      <w:r>
        <w:t>SS burst and</w:t>
      </w:r>
      <w:r w:rsidRPr="00130F27">
        <w:t xml:space="preserve"> </w:t>
      </w:r>
      <w:r w:rsidR="00DE7BFF">
        <w:t xml:space="preserve">an </w:t>
      </w:r>
      <w:r>
        <w:t>SS burst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defined with respect to</w:t>
      </w:r>
      <w:r>
        <w:t xml:space="preserve"> </w:t>
      </w:r>
      <w:r w:rsidR="00DE7BFF">
        <w:t xml:space="preserve">an </w:t>
      </w:r>
      <w:r>
        <w:t>SS burst set. Therefore</w:t>
      </w:r>
      <w:r w:rsidR="00DE7BFF">
        <w:t>, an</w:t>
      </w:r>
      <w:r w:rsidRPr="000E46F1">
        <w:rPr>
          <w:rFonts w:eastAsia="MS Mincho" w:hint="eastAsia"/>
          <w:lang w:eastAsia="ja-JP"/>
        </w:rPr>
        <w:t xml:space="preserve"> SS-block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an </w:t>
      </w:r>
      <w:r>
        <w:rPr>
          <w:rFonts w:eastAsia="MS Mincho"/>
          <w:lang w:eastAsia="ja-JP"/>
        </w:rPr>
        <w:t xml:space="preserve">SS burst and </w:t>
      </w:r>
      <w:r w:rsidR="00DE7BFF">
        <w:rPr>
          <w:rFonts w:eastAsia="MS Mincho"/>
          <w:lang w:eastAsia="ja-JP"/>
        </w:rPr>
        <w:t xml:space="preserve">an </w:t>
      </w:r>
      <w:r>
        <w:rPr>
          <w:rFonts w:eastAsia="MS Mincho"/>
          <w:lang w:eastAsia="ja-JP"/>
        </w:rPr>
        <w:t>SS-</w:t>
      </w:r>
      <w:r w:rsidRPr="000E46F1">
        <w:rPr>
          <w:rFonts w:eastAsia="MS Mincho"/>
          <w:lang w:eastAsia="ja-JP"/>
        </w:rPr>
        <w:t xml:space="preserve">burst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>SS-</w:t>
      </w:r>
      <w:r w:rsidRPr="000E46F1">
        <w:rPr>
          <w:rFonts w:eastAsia="MS Mincho"/>
          <w:lang w:eastAsia="ja-JP"/>
        </w:rPr>
        <w:t>burst se</w:t>
      </w:r>
      <w:r>
        <w:rPr>
          <w:rFonts w:eastAsia="MS Mincho"/>
          <w:lang w:eastAsia="ja-JP"/>
        </w:rPr>
        <w:t xml:space="preserve">t. </w:t>
      </w:r>
    </w:p>
    <w:p w14:paraId="49458E17" w14:textId="77777777" w:rsidR="00804113" w:rsidRDefault="00804113" w:rsidP="00156B5C">
      <w:pPr>
        <w:rPr>
          <w:lang w:val="en-US"/>
        </w:rPr>
      </w:pPr>
    </w:p>
    <w:p w14:paraId="4DF68CCD" w14:textId="296EDBE2" w:rsidR="00156B5C" w:rsidRPr="007018B3" w:rsidRDefault="00B12244" w:rsidP="00156B5C">
      <w:pPr>
        <w:jc w:val="center"/>
        <w:rPr>
          <w:lang w:val="en-US"/>
        </w:rPr>
      </w:pPr>
      <w:r>
        <w:object w:dxaOrig="17231" w:dyaOrig="4811" w14:anchorId="3F1B8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5pt;height:153.75pt" o:ole="">
            <v:imagedata r:id="rId12" o:title=""/>
          </v:shape>
          <o:OLEObject Type="Embed" ProgID="Visio.Drawing.15" ShapeID="_x0000_i1025" DrawAspect="Content" ObjectID="_1551905324" r:id="rId13"/>
        </w:object>
      </w:r>
    </w:p>
    <w:p w14:paraId="0684852B" w14:textId="06F4A87D" w:rsidR="00156B5C" w:rsidRDefault="00156B5C" w:rsidP="00156B5C">
      <w:pPr>
        <w:pStyle w:val="Caption"/>
      </w:pPr>
      <w:bookmarkStart w:id="0" w:name="_Ref462517207"/>
      <w:bookmarkStart w:id="1" w:name="_Ref462517201"/>
      <w:bookmarkStart w:id="2" w:name="_Toc473561032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FC64F2">
        <w:rPr>
          <w:noProof/>
        </w:rPr>
        <w:t>1</w:t>
      </w:r>
      <w:r w:rsidRPr="007018B3">
        <w:fldChar w:fldCharType="end"/>
      </w:r>
      <w:bookmarkEnd w:id="0"/>
      <w:r w:rsidRPr="00073427">
        <w:t>:</w:t>
      </w:r>
      <w:bookmarkEnd w:id="1"/>
      <w:r w:rsidRPr="00073427">
        <w:t xml:space="preserve"> SS Burst Set </w:t>
      </w:r>
      <w:r>
        <w:t xml:space="preserve">Composition and </w:t>
      </w:r>
      <w:r w:rsidRPr="00073427">
        <w:t>Construction</w:t>
      </w:r>
      <w:r>
        <w:t xml:space="preserve"> Method 1</w:t>
      </w:r>
      <w:bookmarkEnd w:id="2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>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 and an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M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bursts.</w:t>
      </w:r>
    </w:p>
    <w:p w14:paraId="24F57D4B" w14:textId="77777777" w:rsidR="00156B5C" w:rsidRDefault="00156B5C" w:rsidP="00156B5C"/>
    <w:p w14:paraId="78D46256" w14:textId="3E75EE08" w:rsidR="00156B5C" w:rsidRDefault="00156B5C" w:rsidP="00156B5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_Ref473500890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FC64F2" w:rsidRPr="007018B3">
        <w:t xml:space="preserve">Figure </w:t>
      </w:r>
      <w:r w:rsidR="00FC64F2">
        <w:rPr>
          <w:noProof/>
        </w:rPr>
        <w:t>2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shows </w:t>
      </w:r>
      <w:r>
        <w:t>another example for constructing or designing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 xml:space="preserve">. In this method </w:t>
      </w:r>
      <w:r>
        <w:rPr>
          <w:lang w:val="en-US"/>
        </w:rPr>
        <w:t>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DE7BFF">
        <w:rPr>
          <w:rFonts w:eastAsia="MS Mincho"/>
          <w:lang w:val="en-US" w:eastAsia="ja-JP"/>
        </w:rPr>
        <w:t xml:space="preserve">The </w:t>
      </w:r>
      <w:r>
        <w:t>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the </w:t>
      </w:r>
      <w:r>
        <w:t>SS burst set. Therefore</w:t>
      </w:r>
      <w:r w:rsidR="00DE7BFF">
        <w:t>, an</w:t>
      </w:r>
      <w:r w:rsidRPr="000E46F1">
        <w:rPr>
          <w:rFonts w:eastAsia="MS Mincho" w:hint="eastAsia"/>
          <w:lang w:eastAsia="ja-JP"/>
        </w:rPr>
        <w:t xml:space="preserve"> SS-block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SS burst </w:t>
      </w:r>
      <w:r w:rsidRPr="000E46F1">
        <w:rPr>
          <w:rFonts w:eastAsia="MS Mincho"/>
          <w:lang w:eastAsia="ja-JP"/>
        </w:rPr>
        <w:t>se</w:t>
      </w:r>
      <w:r>
        <w:rPr>
          <w:rFonts w:eastAsia="MS Mincho"/>
          <w:lang w:eastAsia="ja-JP"/>
        </w:rPr>
        <w:t xml:space="preserve">t. </w:t>
      </w:r>
    </w:p>
    <w:p w14:paraId="06CD7103" w14:textId="77777777" w:rsidR="00156B5C" w:rsidRDefault="00156B5C" w:rsidP="00156B5C"/>
    <w:p w14:paraId="127525A2" w14:textId="00386675" w:rsidR="00156B5C" w:rsidRDefault="00B12244" w:rsidP="00156B5C">
      <w:r>
        <w:object w:dxaOrig="17231" w:dyaOrig="4811" w14:anchorId="1F27AF0D">
          <v:shape id="_x0000_i1026" type="#_x0000_t75" style="width:467.75pt;height:168.5pt" o:ole="">
            <v:imagedata r:id="rId14" o:title=""/>
          </v:shape>
          <o:OLEObject Type="Embed" ProgID="Visio.Drawing.15" ShapeID="_x0000_i1026" DrawAspect="Content" ObjectID="_1551905325" r:id="rId15"/>
        </w:object>
      </w:r>
    </w:p>
    <w:p w14:paraId="33316B67" w14:textId="47B52138" w:rsidR="00156B5C" w:rsidRDefault="00156B5C" w:rsidP="00156B5C">
      <w:pPr>
        <w:pStyle w:val="Caption"/>
      </w:pPr>
      <w:bookmarkStart w:id="3" w:name="_Ref473500890"/>
      <w:bookmarkStart w:id="4" w:name="_Toc473561033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FC64F2">
        <w:rPr>
          <w:noProof/>
        </w:rPr>
        <w:t>2</w:t>
      </w:r>
      <w:r w:rsidRPr="007018B3">
        <w:fldChar w:fldCharType="end"/>
      </w:r>
      <w:bookmarkEnd w:id="3"/>
      <w:r w:rsidRPr="00073427">
        <w:t xml:space="preserve">: SS Burst Set </w:t>
      </w:r>
      <w:r>
        <w:t xml:space="preserve">Composition and </w:t>
      </w:r>
      <w:r w:rsidRPr="00073427">
        <w:t>Construction</w:t>
      </w:r>
      <w:r>
        <w:t xml:space="preserve"> Method 2</w:t>
      </w:r>
      <w:bookmarkEnd w:id="4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>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L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</w:t>
      </w:r>
    </w:p>
    <w:p w14:paraId="09F22710" w14:textId="77777777" w:rsidR="00156B5C" w:rsidRDefault="00156B5C" w:rsidP="00156B5C">
      <w:pPr>
        <w:rPr>
          <w:lang w:val="en-US"/>
        </w:rPr>
      </w:pPr>
    </w:p>
    <w:p w14:paraId="5B864471" w14:textId="35B8A0DB" w:rsidR="00156B5C" w:rsidRDefault="00A34775" w:rsidP="00156B5C">
      <w:pPr>
        <w:rPr>
          <w:rFonts w:eastAsia="MS Mincho"/>
          <w:lang w:eastAsia="ja-JP"/>
        </w:rPr>
      </w:pPr>
      <w:r>
        <w:fldChar w:fldCharType="begin"/>
      </w:r>
      <w:r>
        <w:instrText xml:space="preserve"> REF _Ref473965320 \h </w:instrText>
      </w:r>
      <w:r>
        <w:fldChar w:fldCharType="separate"/>
      </w:r>
      <w:r w:rsidR="00FC64F2" w:rsidRPr="007018B3">
        <w:t xml:space="preserve">Figure </w:t>
      </w:r>
      <w:r w:rsidR="00FC64F2">
        <w:rPr>
          <w:noProof/>
        </w:rPr>
        <w:t>3</w:t>
      </w:r>
      <w:r>
        <w:fldChar w:fldCharType="end"/>
      </w:r>
      <w:r>
        <w:t xml:space="preserve"> </w:t>
      </w:r>
      <w:r w:rsidR="00156B5C">
        <w:t xml:space="preserve">shows </w:t>
      </w:r>
      <w:r w:rsidR="000F405C">
        <w:t xml:space="preserve">an </w:t>
      </w:r>
      <w:r w:rsidR="00156B5C">
        <w:t>example for constructing or designing SS block</w:t>
      </w:r>
      <w:r w:rsidR="00DE7BFF">
        <w:t>s</w:t>
      </w:r>
      <w:r w:rsidR="00156B5C">
        <w:t>, burst</w:t>
      </w:r>
      <w:r w:rsidR="00DE7BFF">
        <w:t>s</w:t>
      </w:r>
      <w:r w:rsidR="00156B5C">
        <w:t xml:space="preserve"> and burst set</w:t>
      </w:r>
      <w:r w:rsidR="00DE7BFF">
        <w:t>s</w:t>
      </w:r>
      <w:r w:rsidR="000F405C">
        <w:t xml:space="preserve"> based on </w:t>
      </w:r>
      <w:r w:rsidR="00DE7BFF">
        <w:t xml:space="preserve">a </w:t>
      </w:r>
      <w:r w:rsidR="000F405C">
        <w:t>radio frame</w:t>
      </w:r>
      <w:r w:rsidR="00156B5C">
        <w:t xml:space="preserve">. </w:t>
      </w:r>
      <w:r w:rsidR="00156B5C">
        <w:rPr>
          <w:lang w:val="en-US"/>
        </w:rPr>
        <w:t>A</w:t>
      </w:r>
      <w:r w:rsidR="00156B5C">
        <w:rPr>
          <w:rFonts w:eastAsia="MS Mincho"/>
          <w:lang w:val="en-US" w:eastAsia="ja-JP"/>
        </w:rPr>
        <w:t xml:space="preserve"> radio frame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N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SS blocks and an SS burst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set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 xml:space="preserve">M </w:t>
      </w:r>
      <w:r w:rsidR="00156B5C" w:rsidRPr="00165BE4">
        <w:rPr>
          <w:rFonts w:eastAsia="MS Mincho"/>
          <w:iCs/>
          <w:lang w:val="en-US" w:eastAsia="ja-JP"/>
        </w:rPr>
        <w:t>radio frames</w:t>
      </w:r>
      <w:r w:rsidR="00156B5C">
        <w:rPr>
          <w:rFonts w:eastAsia="MS Mincho"/>
          <w:lang w:val="en-US" w:eastAsia="ja-JP"/>
        </w:rPr>
        <w:t xml:space="preserve">. </w:t>
      </w:r>
      <w:r w:rsidR="00156B5C">
        <w:t>In this method</w:t>
      </w:r>
      <w:r w:rsidR="00DE7BFF">
        <w:t xml:space="preserve"> an</w:t>
      </w:r>
      <w:r w:rsidR="00156B5C">
        <w:t xml:space="preserve"> SS block</w:t>
      </w:r>
      <w:r w:rsidR="00156B5C">
        <w:rPr>
          <w:rFonts w:hint="eastAsia"/>
        </w:rPr>
        <w:t xml:space="preserve"> </w:t>
      </w:r>
      <w:r w:rsidR="00156B5C">
        <w:t xml:space="preserve">is </w:t>
      </w:r>
      <w:r w:rsidR="00156B5C">
        <w:rPr>
          <w:rFonts w:hint="eastAsia"/>
        </w:rPr>
        <w:t>defined with respect to</w:t>
      </w:r>
      <w:r w:rsidR="00156B5C">
        <w:t xml:space="preserve"> </w:t>
      </w:r>
      <w:r w:rsidR="00DE7BFF">
        <w:t xml:space="preserve">a </w:t>
      </w:r>
      <w:r w:rsidR="00156B5C">
        <w:t>radio frame and</w:t>
      </w:r>
      <w:r w:rsidR="00156B5C" w:rsidRPr="00130F27">
        <w:t xml:space="preserve"> </w:t>
      </w:r>
      <w:r w:rsidR="00DE7BFF">
        <w:t xml:space="preserve">a </w:t>
      </w:r>
      <w:r w:rsidR="00156B5C">
        <w:t>radio frame</w:t>
      </w:r>
      <w:r w:rsidR="00156B5C">
        <w:rPr>
          <w:rFonts w:hint="eastAsia"/>
        </w:rPr>
        <w:t xml:space="preserve"> </w:t>
      </w:r>
      <w:r w:rsidR="00156B5C">
        <w:t>is</w:t>
      </w:r>
      <w:r w:rsidR="00156B5C">
        <w:rPr>
          <w:rFonts w:hint="eastAsia"/>
        </w:rPr>
        <w:t xml:space="preserve"> </w:t>
      </w:r>
      <w:r w:rsidR="00A02C1C">
        <w:t xml:space="preserve">related </w:t>
      </w:r>
      <w:r w:rsidR="00156B5C">
        <w:rPr>
          <w:rFonts w:hint="eastAsia"/>
        </w:rPr>
        <w:t>to</w:t>
      </w:r>
      <w:r w:rsidR="00156B5C">
        <w:t xml:space="preserve"> </w:t>
      </w:r>
      <w:r w:rsidR="00DE7BFF">
        <w:t xml:space="preserve">an </w:t>
      </w:r>
      <w:r w:rsidR="00156B5C">
        <w:t xml:space="preserve">SS burst set. </w:t>
      </w:r>
      <w:r w:rsidR="00484191">
        <w:t>Therefore,</w:t>
      </w:r>
      <w:r w:rsidR="00DE7BFF">
        <w:t xml:space="preserve"> an</w:t>
      </w:r>
      <w:r w:rsidR="00156B5C" w:rsidRPr="000E46F1">
        <w:rPr>
          <w:rFonts w:eastAsia="MS Mincho" w:hint="eastAsia"/>
          <w:lang w:eastAsia="ja-JP"/>
        </w:rPr>
        <w:t xml:space="preserve"> SS-block</w:t>
      </w:r>
      <w:r w:rsidR="00156B5C" w:rsidRPr="000E46F1">
        <w:rPr>
          <w:rFonts w:eastAsia="MS Mincho"/>
          <w:lang w:eastAsia="ja-JP"/>
        </w:rPr>
        <w:t xml:space="preserve"> index </w:t>
      </w:r>
      <w:r w:rsidR="00156B5C">
        <w:rPr>
          <w:rFonts w:eastAsia="MS Mincho"/>
          <w:lang w:eastAsia="ja-JP"/>
        </w:rPr>
        <w:t xml:space="preserve">may be indicated </w:t>
      </w:r>
      <w:r w:rsidR="00156B5C"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 </w:t>
      </w:r>
      <w:r w:rsidR="00156B5C">
        <w:rPr>
          <w:rFonts w:eastAsia="MS Mincho"/>
          <w:lang w:eastAsia="ja-JP"/>
        </w:rPr>
        <w:t xml:space="preserve">radio frame and </w:t>
      </w:r>
      <w:r w:rsidR="00DE7BFF">
        <w:rPr>
          <w:rFonts w:eastAsia="MS Mincho"/>
          <w:lang w:eastAsia="ja-JP"/>
        </w:rPr>
        <w:t xml:space="preserve">a </w:t>
      </w:r>
      <w:r w:rsidR="00156B5C">
        <w:rPr>
          <w:rFonts w:eastAsia="MS Mincho"/>
          <w:lang w:eastAsia="ja-JP"/>
        </w:rPr>
        <w:t>radio frame</w:t>
      </w:r>
      <w:r w:rsidR="00156B5C" w:rsidRPr="000E46F1">
        <w:rPr>
          <w:rFonts w:eastAsia="MS Mincho"/>
          <w:lang w:eastAsia="ja-JP"/>
        </w:rPr>
        <w:t xml:space="preserve"> index </w:t>
      </w:r>
      <w:r w:rsidR="00156B5C">
        <w:rPr>
          <w:rFonts w:eastAsia="MS Mincho"/>
          <w:lang w:eastAsia="ja-JP"/>
        </w:rPr>
        <w:t xml:space="preserve">may be indicated </w:t>
      </w:r>
      <w:r w:rsidR="00156B5C"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an </w:t>
      </w:r>
      <w:r w:rsidR="00156B5C">
        <w:rPr>
          <w:rFonts w:eastAsia="MS Mincho"/>
          <w:lang w:eastAsia="ja-JP"/>
        </w:rPr>
        <w:t>SS-</w:t>
      </w:r>
      <w:r w:rsidR="00156B5C" w:rsidRPr="000E46F1">
        <w:rPr>
          <w:rFonts w:eastAsia="MS Mincho"/>
          <w:lang w:eastAsia="ja-JP"/>
        </w:rPr>
        <w:t>burst se</w:t>
      </w:r>
      <w:r w:rsidR="00156B5C">
        <w:rPr>
          <w:rFonts w:eastAsia="MS Mincho"/>
          <w:lang w:eastAsia="ja-JP"/>
        </w:rPr>
        <w:t xml:space="preserve">t. </w:t>
      </w:r>
    </w:p>
    <w:p w14:paraId="40924A6F" w14:textId="77777777" w:rsidR="00A34775" w:rsidRPr="00A34775" w:rsidRDefault="00A34775" w:rsidP="00156B5C">
      <w:pPr>
        <w:rPr>
          <w:rFonts w:eastAsia="MS Mincho"/>
          <w:lang w:eastAsia="ja-JP"/>
        </w:rPr>
      </w:pPr>
    </w:p>
    <w:p w14:paraId="48FC91A5" w14:textId="2A397DC6" w:rsidR="00156B5C" w:rsidRDefault="00B12244" w:rsidP="00156B5C">
      <w:r>
        <w:object w:dxaOrig="17951" w:dyaOrig="6095" w14:anchorId="50734842">
          <v:shape id="_x0000_i1027" type="#_x0000_t75" style="width:467.5pt;height:163.25pt" o:ole="">
            <v:imagedata r:id="rId16" o:title=""/>
          </v:shape>
          <o:OLEObject Type="Embed" ProgID="Visio.Drawing.15" ShapeID="_x0000_i1027" DrawAspect="Content" ObjectID="_1551905326" r:id="rId17"/>
        </w:object>
      </w:r>
    </w:p>
    <w:p w14:paraId="1C6C44AE" w14:textId="742F5C6A" w:rsidR="00156B5C" w:rsidRDefault="00156B5C" w:rsidP="00156B5C">
      <w:pPr>
        <w:pStyle w:val="Caption"/>
      </w:pPr>
      <w:bookmarkStart w:id="5" w:name="_Ref473965320"/>
      <w:bookmarkStart w:id="6" w:name="_Toc473561034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FC64F2">
        <w:rPr>
          <w:noProof/>
        </w:rPr>
        <w:t>3</w:t>
      </w:r>
      <w:r w:rsidRPr="007018B3">
        <w:fldChar w:fldCharType="end"/>
      </w:r>
      <w:bookmarkEnd w:id="5"/>
      <w:r w:rsidRPr="00073427">
        <w:t xml:space="preserve">: SS Burst Set </w:t>
      </w:r>
      <w:r>
        <w:t xml:space="preserve">Composition and </w:t>
      </w:r>
      <w:r w:rsidRPr="00073427">
        <w:t>Construction</w:t>
      </w:r>
      <w:r>
        <w:t xml:space="preserve"> Method 3</w:t>
      </w:r>
      <w:bookmarkEnd w:id="6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 xml:space="preserve"> radio frame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 and an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 xml:space="preserve">M </w:t>
      </w:r>
      <w:r w:rsidR="00DE7BFF" w:rsidRPr="00165BE4">
        <w:rPr>
          <w:rFonts w:eastAsia="MS Mincho"/>
          <w:iCs/>
          <w:lang w:val="en-US" w:eastAsia="ja-JP"/>
        </w:rPr>
        <w:t>radio frames</w:t>
      </w:r>
    </w:p>
    <w:p w14:paraId="362C9438" w14:textId="6D9EDBAA" w:rsidR="00156B5C" w:rsidRDefault="00156B5C" w:rsidP="00156B5C">
      <w:pPr>
        <w:rPr>
          <w:lang w:val="en-US"/>
        </w:rPr>
      </w:pPr>
    </w:p>
    <w:p w14:paraId="673F0A0D" w14:textId="2084B697" w:rsidR="00156B5C" w:rsidRDefault="00156B5C" w:rsidP="00156B5C">
      <w:pPr>
        <w:rPr>
          <w:rFonts w:eastAsia="MS Mincho"/>
          <w:lang w:val="en-US" w:eastAsia="ja-JP"/>
        </w:rPr>
      </w:pPr>
      <w:r>
        <w:rPr>
          <w:lang w:val="en-US"/>
        </w:rPr>
        <w:t>As mentioned previously</w:t>
      </w:r>
      <w:r w:rsidR="00DE7BFF">
        <w:rPr>
          <w:lang w:val="en-US"/>
        </w:rPr>
        <w:t>,</w:t>
      </w:r>
      <w:r>
        <w:rPr>
          <w:lang w:val="en-US"/>
        </w:rPr>
        <w:t xml:space="preserve"> 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N</w:t>
      </w:r>
      <w:r w:rsidRPr="001E2D6B">
        <w:rPr>
          <w:rFonts w:eastAsia="MS Mincho"/>
          <w:lang w:val="en-US" w:eastAsia="ja-JP"/>
        </w:rPr>
        <w:t xml:space="preserve"> </w:t>
      </w:r>
      <w:r w:rsidR="00331E94">
        <w:rPr>
          <w:rFonts w:eastAsia="MS Mincho"/>
          <w:lang w:val="en-US" w:eastAsia="ja-JP"/>
        </w:rPr>
        <w:t>SS blocks and a</w:t>
      </w:r>
      <w:r w:rsidR="00DE7BFF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bursts, or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B05B73" w:rsidRPr="00B05B73">
        <w:rPr>
          <w:rFonts w:eastAsia="MS Mincho"/>
          <w:lang w:val="en-US" w:eastAsia="ja-JP"/>
        </w:rPr>
        <w:t>SS burst set design and composition may be based on a fixed or flexible scheme.</w:t>
      </w:r>
      <w:r w:rsidR="00B05B73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One design may use fixed value</w:t>
      </w:r>
      <w:r w:rsidR="00B05B7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of M and</w:t>
      </w:r>
      <w:r w:rsidR="00912C96">
        <w:rPr>
          <w:rFonts w:eastAsia="MS Mincho"/>
          <w:lang w:val="en-US" w:eastAsia="ja-JP"/>
        </w:rPr>
        <w:t>/or</w:t>
      </w:r>
      <w:r>
        <w:rPr>
          <w:rFonts w:eastAsia="MS Mincho"/>
          <w:lang w:val="en-US" w:eastAsia="ja-JP"/>
        </w:rPr>
        <w:t xml:space="preserve"> N or </w:t>
      </w:r>
      <w:r w:rsidR="00912C96">
        <w:rPr>
          <w:rFonts w:eastAsia="MS Mincho"/>
          <w:lang w:val="en-US" w:eastAsia="ja-JP"/>
        </w:rPr>
        <w:t>L. The values of M and/or</w:t>
      </w:r>
      <w:r>
        <w:rPr>
          <w:rFonts w:eastAsia="MS Mincho"/>
          <w:lang w:val="en-US" w:eastAsia="ja-JP"/>
        </w:rPr>
        <w:t xml:space="preserve"> N or L may be designed such that they are cell-specific, gNB-specific or TRP-specific. </w:t>
      </w:r>
      <w:r w:rsidR="00484191">
        <w:rPr>
          <w:rFonts w:eastAsia="MS Mincho"/>
          <w:lang w:val="en-US" w:eastAsia="ja-JP"/>
        </w:rPr>
        <w:t>Alternatively,</w:t>
      </w:r>
      <w:r w:rsidR="00C878C1">
        <w:rPr>
          <w:rFonts w:eastAsia="MS Mincho"/>
          <w:lang w:val="en-US" w:eastAsia="ja-JP"/>
        </w:rPr>
        <w:t xml:space="preserve"> </w:t>
      </w:r>
      <w:r w:rsidR="00B05B73">
        <w:rPr>
          <w:rFonts w:eastAsia="MS Mincho"/>
          <w:lang w:val="en-US" w:eastAsia="ja-JP"/>
        </w:rPr>
        <w:t xml:space="preserve">any </w:t>
      </w:r>
      <w:r w:rsidR="00C878C1">
        <w:rPr>
          <w:rFonts w:eastAsia="MS Mincho"/>
          <w:lang w:val="en-US" w:eastAsia="ja-JP"/>
        </w:rPr>
        <w:t>the value</w:t>
      </w:r>
      <w:r w:rsidR="00B05B73">
        <w:rPr>
          <w:rFonts w:eastAsia="MS Mincho"/>
          <w:lang w:val="en-US" w:eastAsia="ja-JP"/>
        </w:rPr>
        <w:t>s</w:t>
      </w:r>
      <w:r w:rsidR="00C878C1">
        <w:rPr>
          <w:rFonts w:eastAsia="MS Mincho"/>
          <w:lang w:val="en-US" w:eastAsia="ja-JP"/>
        </w:rPr>
        <w:t xml:space="preserve"> of M,</w:t>
      </w:r>
      <w:r>
        <w:rPr>
          <w:rFonts w:eastAsia="MS Mincho"/>
          <w:lang w:val="en-US" w:eastAsia="ja-JP"/>
        </w:rPr>
        <w:t xml:space="preserve"> N or L may not be fixed and may be changed. In this case information f</w:t>
      </w:r>
      <w:r w:rsidR="00C878C1">
        <w:rPr>
          <w:rFonts w:eastAsia="MS Mincho"/>
          <w:lang w:val="en-US" w:eastAsia="ja-JP"/>
        </w:rPr>
        <w:t xml:space="preserve">or M and/or N </w:t>
      </w:r>
      <w:r w:rsidR="00912C96">
        <w:rPr>
          <w:rFonts w:eastAsia="MS Mincho"/>
          <w:lang w:val="en-US" w:eastAsia="ja-JP"/>
        </w:rPr>
        <w:t>or L</w:t>
      </w:r>
      <w:r w:rsidR="00B05B73">
        <w:rPr>
          <w:rFonts w:eastAsia="MS Mincho"/>
          <w:lang w:val="en-US" w:eastAsia="ja-JP"/>
        </w:rPr>
        <w:t xml:space="preserve"> </w:t>
      </w:r>
      <w:r w:rsidR="00C878C1">
        <w:rPr>
          <w:rFonts w:eastAsia="MS Mincho"/>
          <w:lang w:val="en-US" w:eastAsia="ja-JP"/>
        </w:rPr>
        <w:t xml:space="preserve">may be </w:t>
      </w:r>
      <w:r>
        <w:rPr>
          <w:rFonts w:eastAsia="MS Mincho"/>
          <w:lang w:val="en-US" w:eastAsia="ja-JP"/>
        </w:rPr>
        <w:t xml:space="preserve">provided </w:t>
      </w:r>
      <w:r w:rsidR="00C878C1">
        <w:rPr>
          <w:rFonts w:eastAsia="MS Mincho"/>
          <w:lang w:val="en-US" w:eastAsia="ja-JP"/>
        </w:rPr>
        <w:t xml:space="preserve">or updated by </w:t>
      </w:r>
      <w:r w:rsidR="00331E94">
        <w:rPr>
          <w:rFonts w:eastAsia="MS Mincho"/>
          <w:lang w:val="en-US" w:eastAsia="ja-JP"/>
        </w:rPr>
        <w:t xml:space="preserve">the </w:t>
      </w:r>
      <w:r w:rsidR="00C878C1">
        <w:rPr>
          <w:rFonts w:eastAsia="MS Mincho"/>
          <w:lang w:val="en-US" w:eastAsia="ja-JP"/>
        </w:rPr>
        <w:t xml:space="preserve">network </w:t>
      </w:r>
      <w:r>
        <w:rPr>
          <w:rFonts w:eastAsia="MS Mincho"/>
          <w:lang w:val="en-US" w:eastAsia="ja-JP"/>
        </w:rPr>
        <w:t>and parameters M and/or N or L may be configured.</w:t>
      </w:r>
    </w:p>
    <w:p w14:paraId="787174A1" w14:textId="03BE0202" w:rsidR="00156B5C" w:rsidRPr="001F7AD0" w:rsidRDefault="00331E94" w:rsidP="00156B5C">
      <w:pPr>
        <w:rPr>
          <w:lang w:val="en-US"/>
        </w:rPr>
      </w:pPr>
      <w:r>
        <w:t xml:space="preserve">A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be configured with information 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transmitted</w:t>
      </w:r>
      <w:r w:rsidR="00B05B73">
        <w:t xml:space="preserve"> by the gNB</w:t>
      </w:r>
      <w:r w:rsidR="00156B5C">
        <w:t>.</w:t>
      </w:r>
      <w:r>
        <w:t xml:space="preserve"> The</w:t>
      </w:r>
      <w:r w:rsidR="00156B5C">
        <w:t xml:space="preserve">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r w:rsidR="00156B5C">
        <w:t xml:space="preserve">gNB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activated, enabled</w:t>
      </w:r>
      <w:r>
        <w:t xml:space="preserve">, </w:t>
      </w:r>
      <w:r w:rsidR="00AF2E69">
        <w:t>deactivate</w:t>
      </w:r>
      <w:r>
        <w:t>d</w:t>
      </w:r>
      <w:r w:rsidR="00AF2E69">
        <w:t xml:space="preserve">, </w:t>
      </w:r>
      <w:r>
        <w:t xml:space="preserve">or </w:t>
      </w:r>
      <w:r w:rsidR="00AF2E69">
        <w:t xml:space="preserve">disabled for </w:t>
      </w:r>
      <w:r>
        <w:t xml:space="preserve">the </w:t>
      </w:r>
      <w:r w:rsidR="00AF2E69">
        <w:t>transmission of SS</w:t>
      </w:r>
      <w:r w:rsidR="00156B5C">
        <w:rPr>
          <w:rFonts w:hint="eastAsia"/>
        </w:rPr>
        <w:t xml:space="preserve">. </w:t>
      </w:r>
      <w:r w:rsidR="00AB1519">
        <w:t>For example, w</w:t>
      </w:r>
      <w:r w:rsidR="00156B5C">
        <w:t xml:space="preserve">hen in connected mode, </w:t>
      </w:r>
      <w:r>
        <w:t xml:space="preserve">the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r w:rsidR="00156B5C">
        <w:t xml:space="preserve">gNB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 or deactivated for transmission</w:t>
      </w:r>
      <w:r w:rsidR="00156B5C" w:rsidRPr="00DC36CD">
        <w:rPr>
          <w:rFonts w:hint="eastAsia"/>
        </w:rPr>
        <w:t xml:space="preserve"> </w:t>
      </w:r>
      <w:r w:rsidR="00156B5C">
        <w:t>via UE feedback.</w:t>
      </w:r>
      <w:r w:rsidR="00156B5C">
        <w:rPr>
          <w:rFonts w:hint="eastAsia"/>
        </w:rPr>
        <w:t xml:space="preserve"> </w:t>
      </w:r>
    </w:p>
    <w:p w14:paraId="7ADAA832" w14:textId="77777777" w:rsidR="004C6433" w:rsidRDefault="004C6433" w:rsidP="004C6433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SS burst set design and composition may be based on an SS burst, an SS burst set or a radio frame</w:t>
      </w:r>
      <w:r w:rsidRPr="00DB64EE">
        <w:rPr>
          <w:i/>
          <w:lang w:val="en-US"/>
        </w:rPr>
        <w:t>.</w:t>
      </w:r>
    </w:p>
    <w:p w14:paraId="14574879" w14:textId="07AE2198" w:rsidR="006932E9" w:rsidRDefault="006932E9" w:rsidP="006932E9">
      <w:pPr>
        <w:rPr>
          <w:i/>
          <w:lang w:val="en-US"/>
        </w:rPr>
      </w:pPr>
    </w:p>
    <w:p w14:paraId="42CABBC1" w14:textId="7C89BC2C" w:rsidR="00DA6DFE" w:rsidRDefault="00B12244" w:rsidP="00DA6DFE">
      <w:pPr>
        <w:pStyle w:val="Heading1"/>
      </w:pPr>
      <w:r>
        <w:rPr>
          <w:sz w:val="32"/>
          <w:szCs w:val="32"/>
          <w:lang w:val="en-US"/>
        </w:rPr>
        <w:t>Synchronization Signal</w:t>
      </w:r>
      <w:r w:rsidR="00F63236">
        <w:rPr>
          <w:sz w:val="32"/>
          <w:szCs w:val="32"/>
          <w:lang w:val="en-US"/>
        </w:rPr>
        <w:t xml:space="preserve"> and </w:t>
      </w:r>
      <w:r w:rsidR="0021104C">
        <w:rPr>
          <w:sz w:val="32"/>
          <w:szCs w:val="32"/>
          <w:lang w:val="en-US"/>
        </w:rPr>
        <w:t>Time Index Indication</w:t>
      </w:r>
      <w:r w:rsidR="00DA6DFE">
        <w:rPr>
          <w:sz w:val="32"/>
          <w:szCs w:val="32"/>
          <w:lang w:val="en-US"/>
        </w:rPr>
        <w:t xml:space="preserve"> </w:t>
      </w:r>
    </w:p>
    <w:p w14:paraId="19F5C522" w14:textId="6FEA4B52" w:rsidR="00A34775" w:rsidRPr="005A1A8B" w:rsidRDefault="00A34775" w:rsidP="00A34775">
      <w:pPr>
        <w:rPr>
          <w:rFonts w:eastAsia="MS Mincho"/>
          <w:lang w:val="en-US" w:eastAsia="ja-JP"/>
        </w:rPr>
      </w:pPr>
      <w:r>
        <w:t>F</w:t>
      </w:r>
      <w:r>
        <w:rPr>
          <w:rFonts w:hint="eastAsia"/>
        </w:rPr>
        <w:t xml:space="preserve">or initial cell selection, </w:t>
      </w:r>
      <w:r w:rsidR="00331E94">
        <w:t xml:space="preserve">a </w:t>
      </w:r>
      <w:r>
        <w:rPr>
          <w:rFonts w:hint="eastAsia"/>
        </w:rPr>
        <w:t xml:space="preserve">default SS burst set periodicity </w:t>
      </w:r>
      <w:r w:rsidR="00C0787A">
        <w:t>may depend on</w:t>
      </w:r>
      <w:r>
        <w:t xml:space="preserve"> </w:t>
      </w:r>
      <w:r w:rsidR="00331E94">
        <w:t xml:space="preserve">the </w:t>
      </w:r>
      <w:r>
        <w:rPr>
          <w:rFonts w:hint="eastAsia"/>
        </w:rPr>
        <w:t>frequency band or frequency range</w:t>
      </w:r>
      <w:r w:rsidR="00331E94">
        <w:t xml:space="preserve"> that is in use</w:t>
      </w:r>
      <w:r>
        <w:t>.</w:t>
      </w:r>
      <w:r>
        <w:rPr>
          <w:rFonts w:hint="eastAsia"/>
        </w:rPr>
        <w:t xml:space="preserve"> </w:t>
      </w:r>
      <w:r w:rsidR="00331E94">
        <w:t xml:space="preserve">The </w:t>
      </w:r>
      <w:r>
        <w:rPr>
          <w:rFonts w:hint="eastAsia"/>
        </w:rPr>
        <w:t>UE may assume</w:t>
      </w:r>
      <w:r w:rsidR="00331E94">
        <w:t xml:space="preserve"> a</w:t>
      </w:r>
      <w:r>
        <w:rPr>
          <w:rFonts w:hint="eastAsia"/>
        </w:rPr>
        <w:t xml:space="preserve"> default SS burst set periodicity which may be </w:t>
      </w:r>
      <w:r>
        <w:t xml:space="preserve">determined based on </w:t>
      </w:r>
      <w:r w:rsidR="00331E94">
        <w:t xml:space="preserve">the </w:t>
      </w:r>
      <w:r>
        <w:rPr>
          <w:rFonts w:hint="eastAsia"/>
        </w:rPr>
        <w:t>frequency band or frequency range</w:t>
      </w:r>
      <w:r>
        <w:t xml:space="preserve"> that </w:t>
      </w:r>
      <w:r w:rsidR="00331E94">
        <w:t xml:space="preserve">the </w:t>
      </w:r>
      <w:r>
        <w:t>UE is operating at</w:t>
      </w:r>
      <w:r>
        <w:rPr>
          <w:rFonts w:hint="eastAsia"/>
        </w:rPr>
        <w:t>.</w:t>
      </w:r>
      <w:r>
        <w:rPr>
          <w:lang w:val="en-US"/>
        </w:rPr>
        <w:t xml:space="preserve"> </w:t>
      </w:r>
      <w:r w:rsidR="00B05B73">
        <w:t>An SS</w:t>
      </w:r>
      <w:r>
        <w:rPr>
          <w:rFonts w:hint="eastAsia"/>
        </w:rPr>
        <w:t xml:space="preserve"> block may be</w:t>
      </w:r>
      <w:r w:rsidRPr="004B06EE">
        <w:rPr>
          <w:rFonts w:hint="eastAsia"/>
        </w:rPr>
        <w:t xml:space="preserve"> repeated with </w:t>
      </w:r>
      <w:r w:rsidR="00D055E8">
        <w:t>the</w:t>
      </w:r>
      <w:r w:rsidR="00D055E8">
        <w:rPr>
          <w:rFonts w:hint="eastAsia"/>
        </w:rPr>
        <w:t xml:space="preserve"> </w:t>
      </w:r>
      <w:r w:rsidR="00B05B73">
        <w:rPr>
          <w:rFonts w:hint="eastAsia"/>
        </w:rPr>
        <w:t>SS</w:t>
      </w:r>
      <w:r w:rsidRPr="004B06EE">
        <w:rPr>
          <w:rFonts w:hint="eastAsia"/>
        </w:rPr>
        <w:t xml:space="preserve"> burst set periodicity</w:t>
      </w:r>
      <w:r>
        <w:rPr>
          <w:lang w:val="en-US"/>
        </w:rPr>
        <w:t>.</w:t>
      </w:r>
      <w:r>
        <w:rPr>
          <w:rFonts w:hint="eastAsia"/>
        </w:rPr>
        <w:t xml:space="preserve"> NR-PBCH contents in a given repeated SS block may </w:t>
      </w:r>
      <w:r>
        <w:t xml:space="preserve">not be the same and may </w:t>
      </w:r>
      <w:r>
        <w:rPr>
          <w:rFonts w:hint="eastAsia"/>
        </w:rPr>
        <w:t>change</w:t>
      </w:r>
      <w:r>
        <w:t>.</w:t>
      </w:r>
      <w:r>
        <w:rPr>
          <w:lang w:val="en-US"/>
        </w:rPr>
        <w:t xml:space="preserve"> </w:t>
      </w:r>
      <w:r>
        <w:t>A</w:t>
      </w:r>
      <w:r>
        <w:rPr>
          <w:rFonts w:hint="eastAsia"/>
        </w:rPr>
        <w:t xml:space="preserve"> single </w:t>
      </w:r>
      <w:r>
        <w:t>set</w:t>
      </w:r>
      <w:r>
        <w:rPr>
          <w:rFonts w:hint="eastAsia"/>
        </w:rPr>
        <w:t xml:space="preserve"> of possible SS block time locations may be specified per frequency </w:t>
      </w:r>
      <w:r>
        <w:t xml:space="preserve">range or frequency </w:t>
      </w:r>
      <w:r>
        <w:rPr>
          <w:rFonts w:hint="eastAsia"/>
        </w:rPr>
        <w:t>band</w:t>
      </w:r>
      <w:r>
        <w:t xml:space="preserve"> or </w:t>
      </w:r>
      <w:r w:rsidRPr="005A1A8B">
        <w:rPr>
          <w:rFonts w:eastAsia="MS Mincho"/>
          <w:lang w:val="en-US" w:eastAsia="ja-JP"/>
        </w:rPr>
        <w:t>sub-band</w:t>
      </w:r>
      <w:r w:rsidRPr="005A1A8B">
        <w:rPr>
          <w:rFonts w:eastAsia="MS Mincho" w:hint="eastAsia"/>
          <w:lang w:val="en-US" w:eastAsia="ja-JP"/>
        </w:rPr>
        <w:t>.</w:t>
      </w:r>
      <w:r w:rsidRPr="005A1A8B">
        <w:rPr>
          <w:rFonts w:eastAsia="MS Mincho"/>
          <w:lang w:val="en-US" w:eastAsia="ja-JP"/>
        </w:rPr>
        <w:t xml:space="preserve"> </w:t>
      </w:r>
      <w:r w:rsidR="00430842">
        <w:rPr>
          <w:lang w:val="en-US"/>
        </w:rPr>
        <w:t xml:space="preserve">Based on </w:t>
      </w:r>
      <w:r w:rsidR="00B05B73">
        <w:rPr>
          <w:lang w:val="en-US"/>
        </w:rPr>
        <w:t xml:space="preserve">a </w:t>
      </w:r>
      <w:r w:rsidR="00430842">
        <w:rPr>
          <w:lang w:val="en-US"/>
        </w:rPr>
        <w:t xml:space="preserve">received SS block, </w:t>
      </w:r>
      <w:r w:rsidR="00B05B73">
        <w:rPr>
          <w:lang w:val="en-US"/>
        </w:rPr>
        <w:t xml:space="preserve">a </w:t>
      </w:r>
      <w:r w:rsidR="00430842">
        <w:rPr>
          <w:rFonts w:eastAsia="MS Mincho"/>
          <w:lang w:val="en-US" w:eastAsia="ja-JP"/>
        </w:rPr>
        <w:t>UE may</w:t>
      </w:r>
      <w:r w:rsidR="00430842" w:rsidRPr="001E2D6B">
        <w:rPr>
          <w:rFonts w:eastAsia="MS Mincho"/>
          <w:lang w:val="en-US" w:eastAsia="ja-JP"/>
        </w:rPr>
        <w:t xml:space="preserve"> identify</w:t>
      </w:r>
      <w:r w:rsidR="00B05B73">
        <w:rPr>
          <w:rFonts w:eastAsia="MS Mincho"/>
          <w:lang w:val="en-US" w:eastAsia="ja-JP"/>
        </w:rPr>
        <w:t xml:space="preserve"> the</w:t>
      </w:r>
      <w:r w:rsidR="00430842" w:rsidRPr="001E2D6B">
        <w:rPr>
          <w:rFonts w:eastAsia="MS Mincho"/>
          <w:lang w:val="en-US" w:eastAsia="ja-JP"/>
        </w:rPr>
        <w:t xml:space="preserve"> OFDM symbol index,</w:t>
      </w:r>
      <w:r w:rsidR="00430842">
        <w:rPr>
          <w:rFonts w:eastAsia="MS Mincho"/>
          <w:lang w:val="en-US" w:eastAsia="ja-JP"/>
        </w:rPr>
        <w:t xml:space="preserve"> slot index in a radio frame and</w:t>
      </w:r>
      <w:r w:rsidR="00430842" w:rsidRPr="001E2D6B">
        <w:rPr>
          <w:rFonts w:eastAsia="MS Mincho"/>
          <w:lang w:val="en-US" w:eastAsia="ja-JP"/>
        </w:rPr>
        <w:t xml:space="preserve"> radio frame number.</w:t>
      </w:r>
      <w:r w:rsidR="00F86DAB">
        <w:rPr>
          <w:rFonts w:eastAsia="MS Mincho"/>
          <w:lang w:val="en-US" w:eastAsia="ja-JP"/>
        </w:rPr>
        <w:t xml:space="preserve"> Some aspects for SS periodicity were discussed in </w:t>
      </w:r>
      <w:r w:rsidR="00F86DAB">
        <w:rPr>
          <w:rFonts w:eastAsia="MS Mincho"/>
          <w:lang w:val="en-US" w:eastAsia="ja-JP"/>
        </w:rPr>
        <w:fldChar w:fldCharType="begin"/>
      </w:r>
      <w:r w:rsidR="00F86DAB">
        <w:rPr>
          <w:rFonts w:eastAsia="MS Mincho"/>
          <w:lang w:val="en-US" w:eastAsia="ja-JP"/>
        </w:rPr>
        <w:instrText xml:space="preserve"> REF _Ref473991682 \r \h </w:instrText>
      </w:r>
      <w:r w:rsidR="00F86DAB">
        <w:rPr>
          <w:rFonts w:eastAsia="MS Mincho"/>
          <w:lang w:val="en-US" w:eastAsia="ja-JP"/>
        </w:rPr>
      </w:r>
      <w:r w:rsidR="00F86DAB">
        <w:rPr>
          <w:rFonts w:eastAsia="MS Mincho"/>
          <w:lang w:val="en-US" w:eastAsia="ja-JP"/>
        </w:rPr>
        <w:fldChar w:fldCharType="separate"/>
      </w:r>
      <w:r w:rsidR="00FC64F2">
        <w:rPr>
          <w:rFonts w:eastAsia="MS Mincho"/>
          <w:lang w:val="en-US" w:eastAsia="ja-JP"/>
        </w:rPr>
        <w:t>[7]</w:t>
      </w:r>
      <w:r w:rsidR="00F86DAB">
        <w:rPr>
          <w:rFonts w:eastAsia="MS Mincho"/>
          <w:lang w:val="en-US" w:eastAsia="ja-JP"/>
        </w:rPr>
        <w:fldChar w:fldCharType="end"/>
      </w:r>
      <w:r w:rsidR="00F86DAB">
        <w:rPr>
          <w:rFonts w:eastAsia="MS Mincho"/>
          <w:lang w:val="en-US" w:eastAsia="ja-JP"/>
        </w:rPr>
        <w:t>.</w:t>
      </w:r>
    </w:p>
    <w:p w14:paraId="049858DD" w14:textId="22CBD2FB" w:rsidR="00A34775" w:rsidRDefault="00A34775" w:rsidP="00A34775">
      <w:pPr>
        <w:rPr>
          <w:lang w:val="en-US"/>
        </w:rPr>
      </w:pPr>
      <w:r w:rsidRPr="00C14433">
        <w:rPr>
          <w:lang w:val="en-US"/>
        </w:rPr>
        <w:t>The SS block may contain one or multiple signals. For example, the SS block may contain NR-PSS, NR-SSS and</w:t>
      </w:r>
      <w:r w:rsidR="000600DD">
        <w:rPr>
          <w:lang w:val="en-US"/>
        </w:rPr>
        <w:t>/or</w:t>
      </w:r>
      <w:r w:rsidRPr="00C14433">
        <w:rPr>
          <w:lang w:val="en-US"/>
        </w:rPr>
        <w:t xml:space="preserve"> NR</w:t>
      </w:r>
      <w:r w:rsidR="00C0787A">
        <w:rPr>
          <w:lang w:val="en-US"/>
        </w:rPr>
        <w:t>-PBCH. Additional signal type</w:t>
      </w:r>
      <w:r w:rsidR="00331E94">
        <w:rPr>
          <w:lang w:val="en-US"/>
        </w:rPr>
        <w:t>s</w:t>
      </w:r>
      <w:r w:rsidRPr="00C14433">
        <w:rPr>
          <w:lang w:val="en-US"/>
        </w:rPr>
        <w:t xml:space="preserve"> may also be included within the SS block</w:t>
      </w:r>
      <w:r w:rsidR="00C0787A">
        <w:rPr>
          <w:lang w:val="en-US"/>
        </w:rPr>
        <w:t xml:space="preserve"> if needed</w:t>
      </w:r>
      <w:r w:rsidRPr="00C14433">
        <w:rPr>
          <w:lang w:val="en-US"/>
        </w:rPr>
        <w:t xml:space="preserve">. For example, a second type </w:t>
      </w:r>
      <w:r w:rsidR="00B05B73">
        <w:rPr>
          <w:lang w:val="en-US"/>
        </w:rPr>
        <w:t xml:space="preserve">of </w:t>
      </w:r>
      <w:r w:rsidRPr="00C14433">
        <w:rPr>
          <w:lang w:val="en-US"/>
        </w:rPr>
        <w:t xml:space="preserve">PBCH signal </w:t>
      </w:r>
      <w:r w:rsidR="00AC782C">
        <w:rPr>
          <w:lang w:val="en-US"/>
        </w:rPr>
        <w:t xml:space="preserve">or </w:t>
      </w:r>
      <w:r w:rsidRPr="00C14433">
        <w:rPr>
          <w:lang w:val="en-US"/>
        </w:rPr>
        <w:t xml:space="preserve">a third type of SS signal such as a third NR-SS signal in addition to NR-PSS and NR-SSS may also be included within the SS block. </w:t>
      </w:r>
      <w:r w:rsidR="00484191" w:rsidRPr="00A81060">
        <w:t>However,</w:t>
      </w:r>
      <w:r w:rsidR="000600DD" w:rsidRPr="00A81060">
        <w:t xml:space="preserve"> </w:t>
      </w:r>
      <w:r w:rsidR="000600DD">
        <w:t>it is to be determined if additional type</w:t>
      </w:r>
      <w:r w:rsidR="00B05B73">
        <w:t>s of</w:t>
      </w:r>
      <w:r w:rsidR="000600DD">
        <w:t xml:space="preserve"> signal</w:t>
      </w:r>
      <w:r w:rsidR="00B05B73">
        <w:t>s</w:t>
      </w:r>
      <w:r w:rsidR="000600DD">
        <w:t xml:space="preserve"> </w:t>
      </w:r>
      <w:r w:rsidR="00B05B73">
        <w:t xml:space="preserve">are </w:t>
      </w:r>
      <w:r w:rsidR="000600DD">
        <w:t xml:space="preserve">necessary. </w:t>
      </w:r>
      <w:r w:rsidRPr="00C14433">
        <w:rPr>
          <w:lang w:val="en-US"/>
        </w:rPr>
        <w:t>Other signal types such as</w:t>
      </w:r>
      <w:r w:rsidR="00B05B73">
        <w:rPr>
          <w:lang w:val="en-US"/>
        </w:rPr>
        <w:t xml:space="preserve"> a</w:t>
      </w:r>
      <w:r w:rsidRPr="00C14433">
        <w:rPr>
          <w:lang w:val="en-US"/>
        </w:rPr>
        <w:t xml:space="preserve"> mobility reference signal (MRS),</w:t>
      </w:r>
      <w:r w:rsidR="00B05B73">
        <w:rPr>
          <w:lang w:val="en-US"/>
        </w:rPr>
        <w:t xml:space="preserve"> and a</w:t>
      </w:r>
      <w:r w:rsidRPr="00C14433">
        <w:rPr>
          <w:lang w:val="en-US"/>
        </w:rPr>
        <w:t xml:space="preserve"> measurement reference signal may also be included. In addition, other channel such as </w:t>
      </w:r>
      <w:r w:rsidR="00C0787A">
        <w:rPr>
          <w:lang w:val="en-US"/>
        </w:rPr>
        <w:t>pa</w:t>
      </w:r>
      <w:r w:rsidR="000600DD">
        <w:rPr>
          <w:lang w:val="en-US"/>
        </w:rPr>
        <w:t xml:space="preserve">ging channel </w:t>
      </w:r>
      <w:r w:rsidRPr="00C14433">
        <w:rPr>
          <w:lang w:val="en-US"/>
        </w:rPr>
        <w:t xml:space="preserve">may be multiplexed in the SS block. </w:t>
      </w:r>
    </w:p>
    <w:p w14:paraId="6D98632A" w14:textId="717E331C" w:rsidR="00F63236" w:rsidRPr="00E442BD" w:rsidRDefault="00F63236" w:rsidP="00C878C1">
      <w:pPr>
        <w:rPr>
          <w:szCs w:val="22"/>
        </w:rPr>
      </w:pPr>
      <w:r>
        <w:t xml:space="preserve">An SS </w:t>
      </w:r>
      <w:r w:rsidR="00E442BD">
        <w:t>block index</w:t>
      </w:r>
      <w:r>
        <w:t xml:space="preserve"> indication may be used t</w:t>
      </w:r>
      <w:r w:rsidR="000C606F">
        <w:t xml:space="preserve">o identify </w:t>
      </w:r>
      <w:r>
        <w:t>SS block</w:t>
      </w:r>
      <w:r w:rsidR="000C606F">
        <w:t xml:space="preserve">s </w:t>
      </w:r>
      <w:r>
        <w:t>with respect to a radio frame, an SS burst and/</w:t>
      </w:r>
      <w:r w:rsidRPr="00E442BD">
        <w:rPr>
          <w:szCs w:val="22"/>
        </w:rPr>
        <w:t xml:space="preserve">or an SS burst set. </w:t>
      </w:r>
    </w:p>
    <w:p w14:paraId="6D8E2773" w14:textId="49C9FA44" w:rsidR="00F63236" w:rsidRPr="00E442BD" w:rsidRDefault="00B05B73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>-block may be defined with respect to</w:t>
      </w:r>
      <w:r w:rsidR="00331E94" w:rsidRPr="00E442BD">
        <w:rPr>
          <w:rFonts w:ascii="Times New Roman" w:hAnsi="Times New Roman"/>
        </w:rPr>
        <w:t xml:space="preserve"> the</w:t>
      </w:r>
      <w:r w:rsidR="00C878C1" w:rsidRPr="00E442BD">
        <w:rPr>
          <w:rFonts w:ascii="Times New Roman" w:hAnsi="Times New Roman"/>
        </w:rPr>
        <w:t xml:space="preserve"> radio frame. In this case,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 xml:space="preserve">SS-block index may be indicated within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 xml:space="preserve">radio frame.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-block index may be a time index for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>-block. The time index for</w:t>
      </w:r>
      <w:r w:rsidR="00331E94" w:rsidRPr="00E442BD">
        <w:rPr>
          <w:rFonts w:ascii="Times New Roman" w:hAnsi="Times New Roman"/>
        </w:rPr>
        <w:t xml:space="preserve">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-block within a radio frame may be used to identify each SS block within the radio frame. </w:t>
      </w:r>
    </w:p>
    <w:p w14:paraId="75B4D127" w14:textId="322062E8" w:rsidR="000C606F" w:rsidRPr="00E442BD" w:rsidRDefault="00484191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>Alternatively,</w:t>
      </w:r>
      <w:r w:rsidR="00C878C1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 block may be defined with respect to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 xml:space="preserve">SS burst. </w:t>
      </w:r>
      <w:r w:rsidR="00B05B73" w:rsidRPr="00E442BD">
        <w:rPr>
          <w:rFonts w:ascii="Times New Roman" w:hAnsi="Times New Roman"/>
        </w:rPr>
        <w:t>A</w:t>
      </w:r>
      <w:r w:rsidR="00F63236" w:rsidRPr="00E442BD">
        <w:rPr>
          <w:rFonts w:ascii="Times New Roman" w:hAnsi="Times New Roman"/>
        </w:rPr>
        <w:t>n</w:t>
      </w:r>
      <w:r w:rsidR="00B05B73" w:rsidRPr="00E442BD">
        <w:rPr>
          <w:rFonts w:ascii="Times New Roman" w:hAnsi="Times New Roman"/>
        </w:rPr>
        <w:t xml:space="preserve"> SS</w:t>
      </w:r>
      <w:r w:rsidR="00C878C1" w:rsidRPr="00E442BD">
        <w:rPr>
          <w:rFonts w:ascii="Times New Roman" w:hAnsi="Times New Roman"/>
        </w:rPr>
        <w:t xml:space="preserve"> burst may be defined with respect to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 burst set. A time index may be used that is specific to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>-block within an SS-burst, and another time index may be used for SS burst index that is spe</w:t>
      </w:r>
      <w:r w:rsidR="00331E94" w:rsidRPr="00E442BD">
        <w:rPr>
          <w:rFonts w:ascii="Times New Roman" w:hAnsi="Times New Roman"/>
        </w:rPr>
        <w:t xml:space="preserve">cific to each SS burst within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-burst </w:t>
      </w:r>
      <w:r w:rsidRPr="00E442BD">
        <w:rPr>
          <w:rFonts w:ascii="Times New Roman" w:hAnsi="Times New Roman"/>
        </w:rPr>
        <w:t>set. The</w:t>
      </w:r>
      <w:r w:rsidR="000C606F" w:rsidRPr="00E442BD">
        <w:rPr>
          <w:rFonts w:ascii="Times New Roman" w:hAnsi="Times New Roman"/>
        </w:rPr>
        <w:t xml:space="preserve"> </w:t>
      </w:r>
      <w:r w:rsidR="00C878C1" w:rsidRPr="00E442BD">
        <w:rPr>
          <w:rFonts w:ascii="Times New Roman" w:hAnsi="Times New Roman"/>
        </w:rPr>
        <w:t xml:space="preserve">SS burst index may be common across SS blocks in each SS burst. In this case, </w:t>
      </w:r>
      <w:r w:rsidR="000C606F" w:rsidRPr="00E442BD">
        <w:rPr>
          <w:rFonts w:ascii="Times New Roman" w:hAnsi="Times New Roman"/>
        </w:rPr>
        <w:t xml:space="preserve">an </w:t>
      </w:r>
      <w:r w:rsidR="00C878C1" w:rsidRPr="00E442BD">
        <w:rPr>
          <w:rFonts w:ascii="Times New Roman" w:hAnsi="Times New Roman"/>
        </w:rPr>
        <w:t xml:space="preserve">SS-block index may be indicated within </w:t>
      </w:r>
      <w:r w:rsidR="000C606F" w:rsidRPr="00E442BD">
        <w:rPr>
          <w:rFonts w:ascii="Times New Roman" w:hAnsi="Times New Roman"/>
        </w:rPr>
        <w:t xml:space="preserve">an </w:t>
      </w:r>
      <w:r w:rsidR="00C878C1" w:rsidRPr="00E442BD">
        <w:rPr>
          <w:rFonts w:ascii="Times New Roman" w:hAnsi="Times New Roman"/>
        </w:rPr>
        <w:t xml:space="preserve">SS burst and </w:t>
      </w:r>
      <w:r w:rsidR="000C606F" w:rsidRPr="00E442BD">
        <w:rPr>
          <w:rFonts w:ascii="Times New Roman" w:hAnsi="Times New Roman"/>
        </w:rPr>
        <w:t xml:space="preserve">an </w:t>
      </w:r>
      <w:r w:rsidR="00C878C1" w:rsidRPr="00E442BD">
        <w:rPr>
          <w:rFonts w:ascii="Times New Roman" w:hAnsi="Times New Roman"/>
        </w:rPr>
        <w:t xml:space="preserve">SS-burst index may be indicated within </w:t>
      </w:r>
      <w:r w:rsidR="000C606F" w:rsidRPr="00E442BD">
        <w:rPr>
          <w:rFonts w:ascii="Times New Roman" w:hAnsi="Times New Roman"/>
        </w:rPr>
        <w:t xml:space="preserve">an </w:t>
      </w:r>
      <w:r w:rsidR="00C878C1" w:rsidRPr="00E442BD">
        <w:rPr>
          <w:rFonts w:ascii="Times New Roman" w:hAnsi="Times New Roman"/>
        </w:rPr>
        <w:t xml:space="preserve">SS-burst set. </w:t>
      </w:r>
    </w:p>
    <w:p w14:paraId="3D307F96" w14:textId="5FB4C1B2" w:rsidR="00C878C1" w:rsidRDefault="00D055E8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Otherwise</w:t>
      </w:r>
      <w:r w:rsidRPr="00E442BD">
        <w:rPr>
          <w:rFonts w:ascii="Times New Roman" w:hAnsi="Times New Roman"/>
        </w:rPr>
        <w:t xml:space="preserve"> </w:t>
      </w:r>
      <w:r w:rsidR="00C878C1" w:rsidRPr="00E442BD">
        <w:rPr>
          <w:rFonts w:ascii="Times New Roman" w:hAnsi="Times New Roman"/>
        </w:rPr>
        <w:t>the SS-block may be defined with respect to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-burst set. In this case,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>SS-block index may be indicated within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 burst set. The time index for </w:t>
      </w:r>
      <w:r w:rsidR="00EB0BE6">
        <w:rPr>
          <w:rFonts w:ascii="Times New Roman" w:hAnsi="Times New Roman"/>
        </w:rPr>
        <w:t xml:space="preserve">an </w:t>
      </w:r>
      <w:r w:rsidR="00C878C1" w:rsidRPr="00E442BD">
        <w:rPr>
          <w:rFonts w:ascii="Times New Roman" w:hAnsi="Times New Roman"/>
        </w:rPr>
        <w:t xml:space="preserve">SS-block within </w:t>
      </w:r>
      <w:r w:rsidR="00B05B73"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 burst set may be used to identify each SS block within the SS burst set..</w:t>
      </w:r>
    </w:p>
    <w:p w14:paraId="01D0B8C0" w14:textId="77777777" w:rsidR="00E442BD" w:rsidRPr="00E442BD" w:rsidRDefault="00E442BD" w:rsidP="00E442BD">
      <w:pPr>
        <w:pStyle w:val="ListParagraph"/>
        <w:ind w:left="360"/>
        <w:jc w:val="both"/>
        <w:rPr>
          <w:rFonts w:ascii="Times New Roman" w:hAnsi="Times New Roman"/>
        </w:rPr>
      </w:pPr>
    </w:p>
    <w:p w14:paraId="6395C08B" w14:textId="7FC8FE65" w:rsidR="00A34775" w:rsidRPr="008B471E" w:rsidRDefault="00331E94" w:rsidP="004657AE">
      <w:r w:rsidRPr="008B471E">
        <w:t xml:space="preserve">The </w:t>
      </w:r>
      <w:r w:rsidR="00A34775" w:rsidRPr="008B471E">
        <w:t>SS block index may be indicated using NR-SS</w:t>
      </w:r>
      <w:r w:rsidR="00EB0BE6">
        <w:t xml:space="preserve"> (</w:t>
      </w:r>
      <w:r w:rsidR="00760877">
        <w:t xml:space="preserve">e.g., </w:t>
      </w:r>
      <w:r w:rsidR="00EB0BE6">
        <w:t>an NR-SSS)</w:t>
      </w:r>
      <w:r w:rsidR="00A34775" w:rsidRPr="008B471E">
        <w:t xml:space="preserve">, NR-PBCH, </w:t>
      </w:r>
      <w:r w:rsidR="00EE6B2B" w:rsidRPr="008B471E">
        <w:t xml:space="preserve">another type NR-PBCH, or </w:t>
      </w:r>
      <w:r w:rsidR="00A34775" w:rsidRPr="008B471E">
        <w:t>anothe</w:t>
      </w:r>
      <w:r w:rsidR="00EE6B2B" w:rsidRPr="008B471E">
        <w:t>r type NR-SS, e.g., third NR-SS</w:t>
      </w:r>
      <w:r w:rsidR="00A34775" w:rsidRPr="008B471E">
        <w:t xml:space="preserve">. </w:t>
      </w:r>
      <w:r w:rsidR="00F63236" w:rsidRPr="008B471E">
        <w:t xml:space="preserve">An </w:t>
      </w:r>
      <w:r w:rsidR="00EE6B2B" w:rsidRPr="008B471E">
        <w:t>SS block index may be indicated using implicit or explicit methods in</w:t>
      </w:r>
      <w:r w:rsidR="00F63236" w:rsidRPr="008B471E">
        <w:t xml:space="preserve"> the</w:t>
      </w:r>
      <w:r w:rsidR="00EE6B2B" w:rsidRPr="008B471E">
        <w:t xml:space="preserve"> NR-SS or NR-PBCH. For example, w</w:t>
      </w:r>
      <w:r w:rsidR="00A34775" w:rsidRPr="008B471E">
        <w:t xml:space="preserve">hen </w:t>
      </w:r>
      <w:r w:rsidR="000C606F" w:rsidRPr="008B471E">
        <w:t xml:space="preserve">an </w:t>
      </w:r>
      <w:r w:rsidR="00A34775" w:rsidRPr="008B471E">
        <w:t>SS block i</w:t>
      </w:r>
      <w:r w:rsidR="00EE6B2B" w:rsidRPr="008B471E">
        <w:t>ndex is indicated using</w:t>
      </w:r>
      <w:r w:rsidR="00F63236" w:rsidRPr="008B471E">
        <w:t xml:space="preserve"> the</w:t>
      </w:r>
      <w:r w:rsidR="00EE6B2B" w:rsidRPr="008B471E">
        <w:t xml:space="preserve"> NR-PBCH</w:t>
      </w:r>
      <w:r w:rsidR="00A34775" w:rsidRPr="008B471E">
        <w:t xml:space="preserve">, </w:t>
      </w:r>
      <w:r w:rsidR="00F63236" w:rsidRPr="008B471E">
        <w:t xml:space="preserve">the </w:t>
      </w:r>
      <w:r w:rsidR="00A34775" w:rsidRPr="008B471E">
        <w:t>SS block index may be carried in</w:t>
      </w:r>
      <w:r w:rsidR="00EE6B2B" w:rsidRPr="008B471E">
        <w:t xml:space="preserve"> </w:t>
      </w:r>
      <w:r w:rsidR="00F63236" w:rsidRPr="008B471E">
        <w:t xml:space="preserve">the </w:t>
      </w:r>
      <w:r w:rsidR="00EE6B2B" w:rsidRPr="008B471E">
        <w:t xml:space="preserve">payload of </w:t>
      </w:r>
      <w:r w:rsidR="00A62FFF">
        <w:t>the</w:t>
      </w:r>
      <w:r w:rsidR="00A62FFF" w:rsidRPr="008B471E">
        <w:t xml:space="preserve"> </w:t>
      </w:r>
      <w:r w:rsidR="00EE6B2B" w:rsidRPr="008B471E">
        <w:t xml:space="preserve">PBCH </w:t>
      </w:r>
      <w:r w:rsidR="00A34775" w:rsidRPr="008B471E">
        <w:t xml:space="preserve">channel. </w:t>
      </w:r>
      <w:r w:rsidR="00946CA1" w:rsidRPr="008B471E">
        <w:t xml:space="preserve">Some aspects for NR-PBCH were discussed in </w:t>
      </w:r>
      <w:r w:rsidR="00946CA1" w:rsidRPr="008B471E">
        <w:fldChar w:fldCharType="begin"/>
      </w:r>
      <w:r w:rsidR="00946CA1" w:rsidRPr="008B471E">
        <w:instrText xml:space="preserve"> REF _Ref473991131 \r \h </w:instrText>
      </w:r>
      <w:r w:rsidR="00E442BD" w:rsidRPr="008B471E">
        <w:instrText xml:space="preserve"> \* MERGEFORMAT </w:instrText>
      </w:r>
      <w:r w:rsidR="00946CA1" w:rsidRPr="008B471E">
        <w:fldChar w:fldCharType="separate"/>
      </w:r>
      <w:r w:rsidR="00FC64F2">
        <w:t>[8]</w:t>
      </w:r>
      <w:r w:rsidR="00946CA1" w:rsidRPr="008B471E">
        <w:fldChar w:fldCharType="end"/>
      </w:r>
      <w:r w:rsidR="00946CA1" w:rsidRPr="008B471E">
        <w:t>.</w:t>
      </w:r>
    </w:p>
    <w:p w14:paraId="36BEB054" w14:textId="42A3F900" w:rsidR="00EB0BE6" w:rsidRDefault="008B471E" w:rsidP="008B471E">
      <w:r>
        <w:t xml:space="preserve">The maximum number of SS </w:t>
      </w:r>
      <w:r w:rsidR="00276ED6" w:rsidRPr="008B471E">
        <w:t>blocks</w:t>
      </w:r>
      <w:r w:rsidR="00276ED6" w:rsidRPr="008B471E">
        <w:rPr>
          <w:rFonts w:hint="eastAsia"/>
        </w:rPr>
        <w:t xml:space="preserve">, L, </w:t>
      </w:r>
      <w:r w:rsidR="00276ED6" w:rsidRPr="008B471E">
        <w:t xml:space="preserve">within </w:t>
      </w:r>
      <w:r w:rsidR="00EB0BE6">
        <w:t xml:space="preserve">an </w:t>
      </w:r>
      <w:r w:rsidR="00276ED6" w:rsidRPr="008B471E">
        <w:rPr>
          <w:rFonts w:hint="eastAsia"/>
        </w:rPr>
        <w:t xml:space="preserve">SS burst set </w:t>
      </w:r>
      <w:r w:rsidR="00276ED6" w:rsidRPr="008B471E">
        <w:t>may be carrier frequency dependent. For lower frequency range</w:t>
      </w:r>
      <w:r w:rsidR="00A62FFF">
        <w:t>s</w:t>
      </w:r>
      <w:r w:rsidR="00276ED6" w:rsidRPr="008B471E">
        <w:t xml:space="preserve"> </w:t>
      </w:r>
      <w:r>
        <w:t>such as</w:t>
      </w:r>
      <w:r w:rsidR="00276ED6" w:rsidRPr="008B471E">
        <w:rPr>
          <w:rFonts w:hint="eastAsia"/>
        </w:rPr>
        <w:t xml:space="preserve"> </w:t>
      </w:r>
      <w:r w:rsidR="00AC782C">
        <w:t>sub</w:t>
      </w:r>
      <w:r w:rsidR="00276ED6" w:rsidRPr="008B471E">
        <w:t xml:space="preserve"> 6 GHz, the number (L) can be small. The exact number L may be </w:t>
      </w:r>
      <w:r w:rsidR="00AC782C">
        <w:t>further studied</w:t>
      </w:r>
      <w:r w:rsidR="00276ED6" w:rsidRPr="008B471E">
        <w:t xml:space="preserve"> within L ≤ </w:t>
      </w:r>
      <w:r w:rsidR="00276ED6" w:rsidRPr="008B471E">
        <w:rPr>
          <w:rFonts w:hint="eastAsia"/>
        </w:rPr>
        <w:t>16</w:t>
      </w:r>
      <w:r w:rsidR="00276ED6" w:rsidRPr="008B471E">
        <w:t xml:space="preserve">. For higher frequency range </w:t>
      </w:r>
      <w:r>
        <w:t>such as</w:t>
      </w:r>
      <w:r w:rsidR="00276ED6" w:rsidRPr="008B471E">
        <w:t xml:space="preserve"> </w:t>
      </w:r>
      <w:r w:rsidR="00276ED6" w:rsidRPr="008B471E">
        <w:rPr>
          <w:rFonts w:hint="eastAsia"/>
        </w:rPr>
        <w:t xml:space="preserve">6 </w:t>
      </w:r>
      <w:r w:rsidR="00276ED6" w:rsidRPr="008B471E">
        <w:t>~</w:t>
      </w:r>
      <w:r w:rsidR="00276ED6" w:rsidRPr="008B471E">
        <w:rPr>
          <w:rFonts w:hint="eastAsia"/>
        </w:rPr>
        <w:t xml:space="preserve"> 6</w:t>
      </w:r>
      <w:r w:rsidR="00276ED6" w:rsidRPr="008B471E">
        <w:t>0GHz</w:t>
      </w:r>
      <w:r>
        <w:t xml:space="preserve"> or higher</w:t>
      </w:r>
      <w:r w:rsidR="00276ED6" w:rsidRPr="008B471E">
        <w:t xml:space="preserve">, the number </w:t>
      </w:r>
      <w:r w:rsidR="006A0F1B" w:rsidRPr="008B471E">
        <w:t xml:space="preserve">L </w:t>
      </w:r>
      <w:r w:rsidR="00276ED6" w:rsidRPr="008B471E">
        <w:t>can be larg</w:t>
      </w:r>
      <w:r w:rsidR="00AC782C">
        <w:t>e. The exact number L may be further studied</w:t>
      </w:r>
      <w:r w:rsidR="00276ED6" w:rsidRPr="008B471E">
        <w:t xml:space="preserve"> within L ≤ </w:t>
      </w:r>
      <w:r w:rsidR="00276ED6" w:rsidRPr="008B471E">
        <w:rPr>
          <w:rFonts w:hint="eastAsia"/>
        </w:rPr>
        <w:t>128</w:t>
      </w:r>
      <w:r w:rsidR="00276ED6" w:rsidRPr="008B471E">
        <w:t>.</w:t>
      </w:r>
      <w:r w:rsidR="006A0F1B" w:rsidRPr="008B471E">
        <w:t xml:space="preserve"> </w:t>
      </w:r>
    </w:p>
    <w:p w14:paraId="0729F1EE" w14:textId="0278FCDF" w:rsidR="00276ED6" w:rsidRPr="008B471E" w:rsidRDefault="006A0F1B" w:rsidP="008B471E">
      <w:r w:rsidRPr="008B471E">
        <w:rPr>
          <w:rFonts w:hint="eastAsia"/>
        </w:rPr>
        <w:t>The positions of actual</w:t>
      </w:r>
      <w:r w:rsidRPr="008B471E">
        <w:t>ly</w:t>
      </w:r>
      <w:r w:rsidR="008851B8">
        <w:rPr>
          <w:rFonts w:hint="eastAsia"/>
        </w:rPr>
        <w:t xml:space="preserve"> transmitted SS</w:t>
      </w:r>
      <w:r w:rsidR="008851B8">
        <w:t xml:space="preserve"> </w:t>
      </w:r>
      <w:r w:rsidRPr="008B471E">
        <w:rPr>
          <w:rFonts w:hint="eastAsia"/>
        </w:rPr>
        <w:t xml:space="preserve">blocks </w:t>
      </w:r>
      <w:r w:rsidRPr="00A874AA">
        <w:t>may</w:t>
      </w:r>
      <w:r w:rsidRPr="00A874AA">
        <w:rPr>
          <w:rFonts w:hint="eastAsia"/>
        </w:rPr>
        <w:t xml:space="preserve"> be </w:t>
      </w:r>
      <w:r w:rsidR="00EB0BE6" w:rsidRPr="00760877">
        <w:t>signaled</w:t>
      </w:r>
      <w:r w:rsidR="00EB0BE6" w:rsidRPr="00A874AA">
        <w:rPr>
          <w:rFonts w:hint="eastAsia"/>
        </w:rPr>
        <w:t xml:space="preserve"> </w:t>
      </w:r>
      <w:r w:rsidRPr="00A874AA">
        <w:t xml:space="preserve">to </w:t>
      </w:r>
      <w:r w:rsidR="00EB0BE6" w:rsidRPr="00760877">
        <w:t xml:space="preserve">the </w:t>
      </w:r>
      <w:r w:rsidRPr="00A874AA">
        <w:t>UE</w:t>
      </w:r>
      <w:r w:rsidRPr="008B471E">
        <w:t xml:space="preserve"> </w:t>
      </w:r>
      <w:r w:rsidR="00EB0BE6">
        <w:t xml:space="preserve">to assist the </w:t>
      </w:r>
      <w:r w:rsidRPr="008B471E">
        <w:t>UE to perform</w:t>
      </w:r>
      <w:r w:rsidRPr="008B471E">
        <w:rPr>
          <w:rFonts w:hint="eastAsia"/>
        </w:rPr>
        <w:t xml:space="preserve"> </w:t>
      </w:r>
      <w:r w:rsidRPr="008B471E">
        <w:t>measurement</w:t>
      </w:r>
      <w:r w:rsidR="00402C7D">
        <w:t xml:space="preserve"> </w:t>
      </w:r>
      <w:r w:rsidRPr="008B471E">
        <w:t xml:space="preserve">or </w:t>
      </w:r>
      <w:r w:rsidR="00484191">
        <w:t xml:space="preserve">to </w:t>
      </w:r>
      <w:r w:rsidRPr="008B471E">
        <w:t>rece</w:t>
      </w:r>
      <w:r w:rsidR="00484191">
        <w:t xml:space="preserve">ive </w:t>
      </w:r>
      <w:r w:rsidRPr="008B471E">
        <w:t xml:space="preserve"> data or control channel</w:t>
      </w:r>
      <w:r w:rsidR="00402C7D">
        <w:t>s</w:t>
      </w:r>
      <w:r w:rsidRPr="008B471E">
        <w:t>. For example, t</w:t>
      </w:r>
      <w:r w:rsidRPr="008B471E">
        <w:rPr>
          <w:rFonts w:hint="eastAsia"/>
        </w:rPr>
        <w:t>he positions</w:t>
      </w:r>
      <w:r w:rsidR="00276ED6" w:rsidRPr="008B471E">
        <w:rPr>
          <w:rFonts w:hint="eastAsia"/>
        </w:rPr>
        <w:t xml:space="preserve"> of </w:t>
      </w:r>
      <w:r w:rsidR="00EB0BE6">
        <w:t xml:space="preserve">the </w:t>
      </w:r>
      <w:r w:rsidR="00276ED6"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="00276ED6" w:rsidRPr="008B471E">
        <w:rPr>
          <w:rFonts w:hint="eastAsia"/>
        </w:rPr>
        <w:t xml:space="preserve"> be </w:t>
      </w:r>
      <w:r w:rsidR="00EB0BE6">
        <w:t>signaled</w:t>
      </w:r>
      <w:r w:rsidR="00EB0BE6" w:rsidRPr="008B471E">
        <w:rPr>
          <w:rFonts w:hint="eastAsia"/>
        </w:rPr>
        <w:t xml:space="preserve"> </w:t>
      </w:r>
      <w:r w:rsidRPr="008B471E">
        <w:t xml:space="preserve">to </w:t>
      </w:r>
      <w:r w:rsidR="00EB0BE6">
        <w:t xml:space="preserve">the </w:t>
      </w:r>
      <w:r w:rsidRPr="008B471E">
        <w:t xml:space="preserve">UE </w:t>
      </w:r>
      <w:r w:rsidR="00EB0BE6">
        <w:t xml:space="preserve">to assist the </w:t>
      </w:r>
      <w:r w:rsidRPr="008B471E">
        <w:t xml:space="preserve">UE to perform </w:t>
      </w:r>
      <w:r w:rsidR="008851B8">
        <w:rPr>
          <w:rFonts w:hint="eastAsia"/>
        </w:rPr>
        <w:t>CONNECTED</w:t>
      </w:r>
      <w:r w:rsidR="008851B8">
        <w:t xml:space="preserve"> or </w:t>
      </w:r>
      <w:r w:rsidRPr="008B471E">
        <w:rPr>
          <w:rFonts w:hint="eastAsia"/>
        </w:rPr>
        <w:t>IDLE mode measurement</w:t>
      </w:r>
      <w:r w:rsidRPr="008B471E">
        <w:t>. Furthermore</w:t>
      </w:r>
      <w:r w:rsidR="00EB0BE6">
        <w:t>,</w:t>
      </w:r>
      <w:r w:rsidRPr="008B471E">
        <w:t xml:space="preserve"> t</w:t>
      </w:r>
      <w:r w:rsidRPr="008B471E">
        <w:rPr>
          <w:rFonts w:hint="eastAsia"/>
        </w:rPr>
        <w:t xml:space="preserve">he positions of </w:t>
      </w:r>
      <w:r w:rsidR="00EB0BE6">
        <w:t xml:space="preserve">the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Pr="008B471E">
        <w:rPr>
          <w:rFonts w:hint="eastAsia"/>
        </w:rPr>
        <w:t xml:space="preserve"> be </w:t>
      </w:r>
      <w:r w:rsidR="00EB0BE6">
        <w:t>signaled</w:t>
      </w:r>
      <w:r w:rsidR="00EB0BE6" w:rsidRPr="008B471E">
        <w:rPr>
          <w:rFonts w:hint="eastAsia"/>
        </w:rPr>
        <w:t xml:space="preserve"> </w:t>
      </w:r>
      <w:r w:rsidRPr="008B471E">
        <w:t xml:space="preserve">to </w:t>
      </w:r>
      <w:r w:rsidR="00EB0BE6">
        <w:t xml:space="preserve">the </w:t>
      </w:r>
      <w:r w:rsidRPr="008B471E">
        <w:t>UE</w:t>
      </w:r>
      <w:r w:rsidR="00276ED6" w:rsidRPr="008B471E">
        <w:rPr>
          <w:rFonts w:hint="eastAsia"/>
        </w:rPr>
        <w:t xml:space="preserve"> for </w:t>
      </w:r>
      <w:r w:rsidRPr="008B471E">
        <w:rPr>
          <w:rFonts w:hint="eastAsia"/>
        </w:rPr>
        <w:t>CONNECTED mode UE</w:t>
      </w:r>
      <w:r w:rsidR="00EB0BE6">
        <w:t>s</w:t>
      </w:r>
      <w:r w:rsidRPr="008B471E">
        <w:rPr>
          <w:rFonts w:hint="eastAsia"/>
        </w:rPr>
        <w:t xml:space="preserve"> to receive downlink</w:t>
      </w:r>
      <w:r w:rsidR="008851B8">
        <w:rPr>
          <w:rFonts w:hint="eastAsia"/>
        </w:rPr>
        <w:t xml:space="preserve"> data </w:t>
      </w:r>
      <w:r w:rsidRPr="008B471E">
        <w:t xml:space="preserve">or </w:t>
      </w:r>
      <w:r w:rsidR="00276ED6"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 xml:space="preserve">unused SS </w:t>
      </w:r>
      <w:r w:rsidR="00276ED6" w:rsidRPr="008B471E">
        <w:rPr>
          <w:rFonts w:hint="eastAsia"/>
        </w:rPr>
        <w:t xml:space="preserve">blocks </w:t>
      </w:r>
      <w:r w:rsidR="00EB0BE6">
        <w:t>(</w:t>
      </w:r>
      <w:r w:rsidR="00276ED6" w:rsidRPr="008B471E">
        <w:rPr>
          <w:rFonts w:hint="eastAsia"/>
        </w:rPr>
        <w:t xml:space="preserve">and potentially for </w:t>
      </w:r>
      <w:r w:rsidRPr="008B471E">
        <w:rPr>
          <w:rFonts w:hint="eastAsia"/>
        </w:rPr>
        <w:t>IDLE mode UE</w:t>
      </w:r>
      <w:r w:rsidR="00EB0BE6">
        <w:t>s</w:t>
      </w:r>
      <w:r w:rsidRPr="008B471E">
        <w:rPr>
          <w:rFonts w:hint="eastAsia"/>
        </w:rPr>
        <w:t xml:space="preserve"> to receive </w:t>
      </w:r>
      <w:r w:rsidRPr="008B471E">
        <w:t>downlink</w:t>
      </w:r>
      <w:r w:rsidRPr="008B471E">
        <w:rPr>
          <w:rFonts w:hint="eastAsia"/>
        </w:rPr>
        <w:t xml:space="preserve"> data </w:t>
      </w:r>
      <w:r w:rsidRPr="008B471E">
        <w:t xml:space="preserve">or </w:t>
      </w:r>
      <w:r w:rsidR="00276ED6"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 xml:space="preserve">unused SS </w:t>
      </w:r>
      <w:r w:rsidR="00276ED6" w:rsidRPr="008B471E">
        <w:rPr>
          <w:rFonts w:hint="eastAsia"/>
        </w:rPr>
        <w:t>blocks</w:t>
      </w:r>
      <w:r w:rsidR="00EB0BE6">
        <w:t>)</w:t>
      </w:r>
      <w:r w:rsidR="00AC782C">
        <w:t>. It may be further investigated</w:t>
      </w:r>
      <w:r w:rsidR="00276ED6" w:rsidRPr="008B471E">
        <w:rPr>
          <w:rFonts w:hint="eastAsia"/>
        </w:rPr>
        <w:t xml:space="preserve"> whether this information </w:t>
      </w:r>
      <w:r w:rsidRPr="008B471E">
        <w:t xml:space="preserve">or signaling </w:t>
      </w:r>
      <w:r w:rsidR="00276ED6" w:rsidRPr="008B471E">
        <w:rPr>
          <w:rFonts w:hint="eastAsia"/>
        </w:rPr>
        <w:t xml:space="preserve">is available only in CONNECTED mode or </w:t>
      </w:r>
      <w:r w:rsidRPr="008B471E">
        <w:t xml:space="preserve">can be used </w:t>
      </w:r>
      <w:r w:rsidR="00276ED6" w:rsidRPr="008B471E">
        <w:rPr>
          <w:rFonts w:hint="eastAsia"/>
        </w:rPr>
        <w:t xml:space="preserve">in both </w:t>
      </w:r>
      <w:r w:rsidRPr="008B471E">
        <w:rPr>
          <w:rFonts w:hint="eastAsia"/>
        </w:rPr>
        <w:t xml:space="preserve">CONNECTED </w:t>
      </w:r>
      <w:r w:rsidRPr="008B471E">
        <w:t xml:space="preserve">and </w:t>
      </w:r>
      <w:r w:rsidRPr="008B471E">
        <w:rPr>
          <w:rFonts w:hint="eastAsia"/>
        </w:rPr>
        <w:t xml:space="preserve">IDLE </w:t>
      </w:r>
      <w:r w:rsidR="00276ED6" w:rsidRPr="008B471E">
        <w:rPr>
          <w:rFonts w:hint="eastAsia"/>
        </w:rPr>
        <w:t>modes</w:t>
      </w:r>
      <w:r w:rsidRPr="008B471E">
        <w:t xml:space="preserve">. The methods </w:t>
      </w:r>
      <w:r w:rsidRPr="008B471E">
        <w:rPr>
          <w:rFonts w:hint="eastAsia"/>
        </w:rPr>
        <w:t xml:space="preserve">to signal the positions </w:t>
      </w:r>
      <w:r w:rsidRPr="008B471E">
        <w:t xml:space="preserve">of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</w:t>
      </w:r>
      <w:r w:rsidRPr="008B471E">
        <w:t xml:space="preserve"> should be further </w:t>
      </w:r>
      <w:r w:rsidR="00AC782C">
        <w:t>studied</w:t>
      </w:r>
      <w:r w:rsidRPr="008B471E">
        <w:t>.</w:t>
      </w:r>
    </w:p>
    <w:p w14:paraId="6B6A4887" w14:textId="3D0C01F2" w:rsidR="00276ED6" w:rsidRDefault="00276ED6" w:rsidP="006932E9">
      <w:pPr>
        <w:rPr>
          <w:b/>
          <w:i/>
          <w:lang w:val="en-US"/>
        </w:rPr>
      </w:pPr>
    </w:p>
    <w:p w14:paraId="03F5458C" w14:textId="77777777" w:rsidR="004C6433" w:rsidRDefault="004C6433" w:rsidP="004C6433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D055E8">
        <w:rPr>
          <w:i/>
          <w:lang w:val="en-US"/>
        </w:rPr>
        <w:t>An SS block index indi</w:t>
      </w:r>
      <w:r>
        <w:rPr>
          <w:i/>
          <w:lang w:val="en-US"/>
        </w:rPr>
        <w:t>cation may be used to identify</w:t>
      </w:r>
      <w:r w:rsidRPr="00D055E8">
        <w:rPr>
          <w:i/>
          <w:lang w:val="en-US"/>
        </w:rPr>
        <w:t xml:space="preserve"> SS blocks </w:t>
      </w:r>
      <w:r>
        <w:rPr>
          <w:i/>
          <w:lang w:val="en-US"/>
        </w:rPr>
        <w:t>and</w:t>
      </w:r>
      <w:r w:rsidRPr="00D055E8">
        <w:rPr>
          <w:i/>
          <w:lang w:val="en-US"/>
        </w:rPr>
        <w:t xml:space="preserve"> </w:t>
      </w:r>
      <w:r>
        <w:rPr>
          <w:i/>
          <w:lang w:val="en-US"/>
        </w:rPr>
        <w:t>may be indicated with respect to an SS burst, an SS burst set or a radio frame</w:t>
      </w:r>
      <w:r w:rsidRPr="0021104C">
        <w:rPr>
          <w:i/>
          <w:lang w:val="en-US"/>
        </w:rPr>
        <w:t>.</w:t>
      </w:r>
      <w:r w:rsidRPr="002500C7">
        <w:rPr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 xml:space="preserve">using </w:t>
      </w:r>
      <w:r>
        <w:rPr>
          <w:i/>
          <w:lang w:val="en-US"/>
        </w:rPr>
        <w:t xml:space="preserve">at least </w:t>
      </w:r>
      <w:r w:rsidRPr="00C019F8">
        <w:rPr>
          <w:i/>
          <w:lang w:val="en-US"/>
        </w:rPr>
        <w:t xml:space="preserve">one </w:t>
      </w:r>
      <w:r>
        <w:rPr>
          <w:i/>
          <w:lang w:val="en-US"/>
        </w:rPr>
        <w:t>of the following signals: NR-SS or</w:t>
      </w:r>
      <w:r w:rsidRPr="00C019F8">
        <w:rPr>
          <w:i/>
          <w:lang w:val="en-US"/>
        </w:rPr>
        <w:t xml:space="preserve"> NR-PBCH.</w:t>
      </w:r>
    </w:p>
    <w:p w14:paraId="5306186C" w14:textId="77777777" w:rsidR="004C6433" w:rsidRPr="008E759F" w:rsidRDefault="004C6433" w:rsidP="004C6433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A874AA">
        <w:rPr>
          <w:rFonts w:eastAsia="MS Mincho" w:hint="eastAsia"/>
          <w:i/>
          <w:lang w:val="en-US" w:eastAsia="ja-JP"/>
        </w:rPr>
        <w:t>The positions of actual</w:t>
      </w:r>
      <w:r w:rsidRPr="00A874AA">
        <w:rPr>
          <w:rFonts w:eastAsia="MS Mincho"/>
          <w:i/>
          <w:lang w:val="en-US" w:eastAsia="ja-JP"/>
        </w:rPr>
        <w:t>ly</w:t>
      </w:r>
      <w:r w:rsidRPr="00A874AA">
        <w:rPr>
          <w:rFonts w:eastAsia="MS Mincho" w:hint="eastAsia"/>
          <w:i/>
          <w:lang w:val="en-US" w:eastAsia="ja-JP"/>
        </w:rPr>
        <w:t xml:space="preserve"> transmitted SS blocks can be </w:t>
      </w:r>
      <w:r w:rsidRPr="00A874AA">
        <w:rPr>
          <w:rFonts w:eastAsia="MS Mincho"/>
          <w:i/>
          <w:lang w:val="en-US" w:eastAsia="ja-JP"/>
        </w:rPr>
        <w:t>signaled</w:t>
      </w:r>
      <w:r w:rsidRPr="00A874AA">
        <w:rPr>
          <w:rFonts w:eastAsia="MS Mincho" w:hint="eastAsia"/>
          <w:i/>
          <w:lang w:val="en-US" w:eastAsia="ja-JP"/>
        </w:rPr>
        <w:t xml:space="preserve"> </w:t>
      </w:r>
      <w:r w:rsidRPr="006E22C1">
        <w:rPr>
          <w:rFonts w:eastAsia="MS Mincho"/>
          <w:i/>
          <w:lang w:val="en-US" w:eastAsia="ja-JP"/>
        </w:rPr>
        <w:t xml:space="preserve">to a UE </w:t>
      </w:r>
      <w:r w:rsidRPr="00760877">
        <w:rPr>
          <w:i/>
        </w:rPr>
        <w:t>to assist the UE to perform measurement in the used SS blocks or to receive data or control channels in the unused SS blocks.</w:t>
      </w:r>
      <w:r w:rsidRPr="00A874AA">
        <w:rPr>
          <w:rFonts w:eastAsia="MS Mincho"/>
          <w:i/>
          <w:lang w:val="en-US" w:eastAsia="ja-JP"/>
        </w:rPr>
        <w:t xml:space="preserve"> The methods </w:t>
      </w:r>
      <w:r w:rsidRPr="00A874AA">
        <w:rPr>
          <w:rFonts w:eastAsia="MS Mincho" w:hint="eastAsia"/>
          <w:i/>
          <w:lang w:val="en-US" w:eastAsia="ja-JP"/>
        </w:rPr>
        <w:t xml:space="preserve">to signal the positions </w:t>
      </w:r>
      <w:r w:rsidRPr="00A874AA">
        <w:rPr>
          <w:rFonts w:eastAsia="MS Mincho"/>
          <w:i/>
          <w:lang w:val="en-US" w:eastAsia="ja-JP"/>
        </w:rPr>
        <w:t xml:space="preserve">of </w:t>
      </w:r>
      <w:r w:rsidRPr="006E22C1">
        <w:rPr>
          <w:rFonts w:eastAsia="MS Mincho"/>
          <w:i/>
          <w:lang w:val="en-US" w:eastAsia="ja-JP"/>
        </w:rPr>
        <w:t>actually transmitted SS blocks should be further studied</w:t>
      </w:r>
      <w:r w:rsidRPr="002500C7">
        <w:rPr>
          <w:rFonts w:eastAsia="MS Mincho"/>
          <w:i/>
          <w:lang w:val="en-US" w:eastAsia="ja-JP"/>
        </w:rPr>
        <w:t>.</w:t>
      </w:r>
    </w:p>
    <w:p w14:paraId="08E4606B" w14:textId="696B14AB" w:rsidR="0078690B" w:rsidRPr="000D77AF" w:rsidRDefault="0078690B" w:rsidP="000D77AF">
      <w:bookmarkStart w:id="7" w:name="_GoBack"/>
      <w:bookmarkEnd w:id="7"/>
    </w:p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64208FFA" w:rsidR="00F4232E" w:rsidRPr="00804113" w:rsidRDefault="00804113" w:rsidP="00F4232E">
      <w:pPr>
        <w:rPr>
          <w:i/>
          <w:szCs w:val="22"/>
        </w:rPr>
      </w:pPr>
      <w:r>
        <w:t>In this contribution, we consider</w:t>
      </w:r>
      <w:r w:rsidR="00BE3823">
        <w:t xml:space="preserve"> and discuss </w:t>
      </w:r>
      <w:r w:rsidR="00331E94">
        <w:t xml:space="preserve">the </w:t>
      </w:r>
      <w:r w:rsidR="00BE3823">
        <w:t xml:space="preserve">SS burst design </w:t>
      </w:r>
      <w:r>
        <w:t xml:space="preserve">for the initial access design and related observations for </w:t>
      </w:r>
      <w:r w:rsidR="00331E94">
        <w:t xml:space="preserve">the </w:t>
      </w:r>
      <w:r>
        <w:t>SS burst set composition and indication for single and multi-beam initial access.</w:t>
      </w:r>
      <w:r>
        <w:rPr>
          <w:i/>
          <w:szCs w:val="22"/>
        </w:rPr>
        <w:t xml:space="preserve"> </w:t>
      </w:r>
      <w:r w:rsidR="006B4CE3" w:rsidRPr="00637119">
        <w:t xml:space="preserve">Based on the </w:t>
      </w:r>
      <w:r w:rsidR="006B4CE3">
        <w:t>observations</w:t>
      </w:r>
      <w:r w:rsidR="006B4CE3" w:rsidRPr="00637119">
        <w:t xml:space="preserve">, we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7D728790" w14:textId="77777777" w:rsidR="00760877" w:rsidRDefault="00760877" w:rsidP="00760877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SS burst set design and composition may be based on an SS burst, an SS burst set or a radio frame</w:t>
      </w:r>
      <w:r w:rsidRPr="00DB64EE">
        <w:rPr>
          <w:i/>
          <w:lang w:val="en-US"/>
        </w:rPr>
        <w:t>.</w:t>
      </w:r>
    </w:p>
    <w:p w14:paraId="7912DE8C" w14:textId="77777777" w:rsidR="00760877" w:rsidRDefault="00760877" w:rsidP="00760877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D055E8">
        <w:rPr>
          <w:i/>
          <w:lang w:val="en-US"/>
        </w:rPr>
        <w:t>An SS block index indi</w:t>
      </w:r>
      <w:r>
        <w:rPr>
          <w:i/>
          <w:lang w:val="en-US"/>
        </w:rPr>
        <w:t>cation may be used to identify</w:t>
      </w:r>
      <w:r w:rsidRPr="00D055E8">
        <w:rPr>
          <w:i/>
          <w:lang w:val="en-US"/>
        </w:rPr>
        <w:t xml:space="preserve"> SS blocks </w:t>
      </w:r>
      <w:r>
        <w:rPr>
          <w:i/>
          <w:lang w:val="en-US"/>
        </w:rPr>
        <w:t>and</w:t>
      </w:r>
      <w:r w:rsidRPr="00D055E8">
        <w:rPr>
          <w:i/>
          <w:lang w:val="en-US"/>
        </w:rPr>
        <w:t xml:space="preserve"> </w:t>
      </w:r>
      <w:r>
        <w:rPr>
          <w:i/>
          <w:lang w:val="en-US"/>
        </w:rPr>
        <w:t>may be indicated with respect to an SS burst, an SS burst set or a radio frame</w:t>
      </w:r>
      <w:r w:rsidRPr="0021104C">
        <w:rPr>
          <w:i/>
          <w:lang w:val="en-US"/>
        </w:rPr>
        <w:t>.</w:t>
      </w:r>
      <w:r w:rsidRPr="002500C7">
        <w:rPr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 xml:space="preserve">using </w:t>
      </w:r>
      <w:r>
        <w:rPr>
          <w:i/>
          <w:lang w:val="en-US"/>
        </w:rPr>
        <w:t xml:space="preserve">at least </w:t>
      </w:r>
      <w:r w:rsidRPr="00C019F8">
        <w:rPr>
          <w:i/>
          <w:lang w:val="en-US"/>
        </w:rPr>
        <w:t xml:space="preserve">one </w:t>
      </w:r>
      <w:r>
        <w:rPr>
          <w:i/>
          <w:lang w:val="en-US"/>
        </w:rPr>
        <w:t>of the following signals: NR-SS or</w:t>
      </w:r>
      <w:r w:rsidRPr="00C019F8">
        <w:rPr>
          <w:i/>
          <w:lang w:val="en-US"/>
        </w:rPr>
        <w:t xml:space="preserve"> NR-PBCH.</w:t>
      </w:r>
    </w:p>
    <w:p w14:paraId="7A7E4D34" w14:textId="736B00D6" w:rsidR="00746CE2" w:rsidRPr="008E759F" w:rsidRDefault="00760877" w:rsidP="003242DD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A874AA">
        <w:rPr>
          <w:rFonts w:eastAsia="MS Mincho" w:hint="eastAsia"/>
          <w:i/>
          <w:lang w:val="en-US" w:eastAsia="ja-JP"/>
        </w:rPr>
        <w:t>The positions of actual</w:t>
      </w:r>
      <w:r w:rsidRPr="00A874AA">
        <w:rPr>
          <w:rFonts w:eastAsia="MS Mincho"/>
          <w:i/>
          <w:lang w:val="en-US" w:eastAsia="ja-JP"/>
        </w:rPr>
        <w:t>ly</w:t>
      </w:r>
      <w:r w:rsidRPr="00A874AA">
        <w:rPr>
          <w:rFonts w:eastAsia="MS Mincho" w:hint="eastAsia"/>
          <w:i/>
          <w:lang w:val="en-US" w:eastAsia="ja-JP"/>
        </w:rPr>
        <w:t xml:space="preserve"> transmitted SS blocks can be </w:t>
      </w:r>
      <w:r w:rsidRPr="00A874AA">
        <w:rPr>
          <w:rFonts w:eastAsia="MS Mincho"/>
          <w:i/>
          <w:lang w:val="en-US" w:eastAsia="ja-JP"/>
        </w:rPr>
        <w:t>signaled</w:t>
      </w:r>
      <w:r w:rsidRPr="00A874AA">
        <w:rPr>
          <w:rFonts w:eastAsia="MS Mincho" w:hint="eastAsia"/>
          <w:i/>
          <w:lang w:val="en-US" w:eastAsia="ja-JP"/>
        </w:rPr>
        <w:t xml:space="preserve"> </w:t>
      </w:r>
      <w:r w:rsidRPr="006E22C1">
        <w:rPr>
          <w:rFonts w:eastAsia="MS Mincho"/>
          <w:i/>
          <w:lang w:val="en-US" w:eastAsia="ja-JP"/>
        </w:rPr>
        <w:t xml:space="preserve">to a UE </w:t>
      </w:r>
      <w:r w:rsidRPr="00760877">
        <w:rPr>
          <w:i/>
        </w:rPr>
        <w:t>to assist the UE to perform measurement in the used SS blocks or to receive data or control channels in the unused SS blocks.</w:t>
      </w:r>
      <w:r w:rsidRPr="00A874AA">
        <w:rPr>
          <w:rFonts w:eastAsia="MS Mincho"/>
          <w:i/>
          <w:lang w:val="en-US" w:eastAsia="ja-JP"/>
        </w:rPr>
        <w:t xml:space="preserve"> The methods </w:t>
      </w:r>
      <w:r w:rsidRPr="00A874AA">
        <w:rPr>
          <w:rFonts w:eastAsia="MS Mincho" w:hint="eastAsia"/>
          <w:i/>
          <w:lang w:val="en-US" w:eastAsia="ja-JP"/>
        </w:rPr>
        <w:t xml:space="preserve">to signal the positions </w:t>
      </w:r>
      <w:r w:rsidRPr="00A874AA">
        <w:rPr>
          <w:rFonts w:eastAsia="MS Mincho"/>
          <w:i/>
          <w:lang w:val="en-US" w:eastAsia="ja-JP"/>
        </w:rPr>
        <w:t xml:space="preserve">of </w:t>
      </w:r>
      <w:r w:rsidRPr="006E22C1">
        <w:rPr>
          <w:rFonts w:eastAsia="MS Mincho"/>
          <w:i/>
          <w:lang w:val="en-US" w:eastAsia="ja-JP"/>
        </w:rPr>
        <w:t>actually transmitted SS blocks should be further studied</w:t>
      </w:r>
      <w:r w:rsidRPr="002500C7">
        <w:rPr>
          <w:rFonts w:eastAsia="MS Mincho"/>
          <w:i/>
          <w:lang w:val="en-US" w:eastAsia="ja-JP"/>
        </w:rPr>
        <w:t>.</w:t>
      </w: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607B49A" w14:textId="77777777" w:rsidR="00ED5D6F" w:rsidRPr="003F7152" w:rsidRDefault="00ED5D6F" w:rsidP="00ED5D6F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71659814"/>
      <w:bookmarkStart w:id="9" w:name="_Ref471598259"/>
      <w:bookmarkStart w:id="10" w:name="_Ref466018718"/>
      <w:r w:rsidRPr="00BC3E32">
        <w:t xml:space="preserve">Chairman’s </w:t>
      </w:r>
      <w:r w:rsidRPr="003F7152">
        <w:t xml:space="preserve">Notes, 3GPP TSG-RAN WG1 #86bis, </w:t>
      </w:r>
      <w:r w:rsidRPr="003F7152">
        <w:rPr>
          <w:szCs w:val="22"/>
          <w:lang w:val="en-US"/>
        </w:rPr>
        <w:t>10th - 14th October 2016, Lisbon, Portugal</w:t>
      </w:r>
      <w:bookmarkEnd w:id="8"/>
    </w:p>
    <w:p w14:paraId="10F237B3" w14:textId="0EF14067" w:rsidR="00C85D19" w:rsidRDefault="00840308" w:rsidP="001C4E49">
      <w:pPr>
        <w:pStyle w:val="Reference"/>
        <w:numPr>
          <w:ilvl w:val="0"/>
          <w:numId w:val="16"/>
        </w:numPr>
        <w:spacing w:after="0"/>
      </w:pPr>
      <w:bookmarkStart w:id="11" w:name="_Ref460871264"/>
      <w:bookmarkEnd w:id="9"/>
      <w:bookmarkEnd w:id="10"/>
      <w:r w:rsidRPr="00F80052">
        <w:t>Chairman’s Notes, 3GPP TSG-RAN WG1 #86, 22nd – 26th August 2016, Gothenburg, Sweden</w:t>
      </w:r>
      <w:bookmarkStart w:id="12" w:name="_Ref458702429"/>
      <w:bookmarkStart w:id="13" w:name="_Ref458702606"/>
      <w:bookmarkStart w:id="14" w:name="_Ref458702426"/>
      <w:bookmarkEnd w:id="11"/>
    </w:p>
    <w:p w14:paraId="58406DE8" w14:textId="38C1AEF0" w:rsidR="009017BF" w:rsidRDefault="009017BF" w:rsidP="001C4E49">
      <w:pPr>
        <w:pStyle w:val="Reference"/>
        <w:numPr>
          <w:ilvl w:val="0"/>
          <w:numId w:val="16"/>
        </w:numPr>
        <w:spacing w:after="0"/>
      </w:pPr>
      <w:bookmarkStart w:id="15" w:name="_Ref473842049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5"/>
    </w:p>
    <w:p w14:paraId="7961041A" w14:textId="2539DE6D" w:rsidR="006B3C24" w:rsidRPr="00F80052" w:rsidRDefault="006B3C24" w:rsidP="001C4E49">
      <w:pPr>
        <w:pStyle w:val="Reference"/>
        <w:numPr>
          <w:ilvl w:val="0"/>
          <w:numId w:val="16"/>
        </w:numPr>
        <w:spacing w:after="0"/>
      </w:pPr>
      <w:bookmarkStart w:id="16" w:name="_Ref478046903"/>
      <w:r w:rsidRPr="00BC3E32">
        <w:t>Chairm</w:t>
      </w:r>
      <w:r>
        <w:t>an’s Notes, 3GPP TSG-RAN WG1 #88, 13th – 17th February 2016, Athens</w:t>
      </w:r>
      <w:r w:rsidRPr="00BC3E32">
        <w:t xml:space="preserve">, </w:t>
      </w:r>
      <w:r>
        <w:t>Greece</w:t>
      </w:r>
      <w:bookmarkEnd w:id="16"/>
    </w:p>
    <w:p w14:paraId="1854B5B7" w14:textId="24792FD2" w:rsidR="0060538E" w:rsidRPr="00F86DAB" w:rsidRDefault="0060538E" w:rsidP="001C4E49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17" w:name="_Ref471764858"/>
      <w:bookmarkEnd w:id="12"/>
      <w:bookmarkEnd w:id="13"/>
      <w:bookmarkEnd w:id="14"/>
      <w:r w:rsidRPr="0060538E">
        <w:rPr>
          <w:szCs w:val="22"/>
        </w:rPr>
        <w:t>R1-</w:t>
      </w:r>
      <w:r w:rsidRPr="0060538E">
        <w:rPr>
          <w:szCs w:val="22"/>
          <w:lang w:val="en-US"/>
        </w:rPr>
        <w:t>16</w:t>
      </w:r>
      <w:r w:rsidRPr="0060538E">
        <w:rPr>
          <w:color w:val="000000"/>
          <w:szCs w:val="22"/>
        </w:rPr>
        <w:t>12627</w:t>
      </w:r>
      <w:r w:rsidRPr="0060538E">
        <w:rPr>
          <w:szCs w:val="22"/>
        </w:rPr>
        <w:t xml:space="preserve">, “Considerations for Initial Synchronization in NR”, InterDigital, 3GPP TSG-RAN WG1 Meeting #87, </w:t>
      </w:r>
      <w:r w:rsidRPr="0060538E">
        <w:rPr>
          <w:szCs w:val="22"/>
          <w:lang w:val="en-US"/>
        </w:rPr>
        <w:t>Reno, USA, November 14-18, 2016</w:t>
      </w:r>
      <w:bookmarkEnd w:id="17"/>
    </w:p>
    <w:p w14:paraId="582C4FC6" w14:textId="15C6F5BB" w:rsidR="00F86DAB" w:rsidRDefault="00F86DAB" w:rsidP="00F86DAB">
      <w:pPr>
        <w:pStyle w:val="Reference"/>
        <w:numPr>
          <w:ilvl w:val="0"/>
          <w:numId w:val="16"/>
        </w:numPr>
        <w:spacing w:after="0"/>
      </w:pPr>
      <w:bookmarkStart w:id="18" w:name="_Ref465928293"/>
      <w:r w:rsidRPr="00AA2812">
        <w:rPr>
          <w:szCs w:val="22"/>
        </w:rPr>
        <w:t>R1-16</w:t>
      </w:r>
      <w:r w:rsidRPr="006F49E6">
        <w:rPr>
          <w:rFonts w:cs="Arial"/>
          <w:color w:val="000000"/>
          <w:szCs w:val="22"/>
        </w:rPr>
        <w:t>12631</w:t>
      </w:r>
      <w:r w:rsidRPr="00AA2812">
        <w:rPr>
          <w:szCs w:val="22"/>
        </w:rPr>
        <w:t>, “</w:t>
      </w:r>
      <w:r w:rsidRPr="006F49E6">
        <w:rPr>
          <w:szCs w:val="22"/>
        </w:rPr>
        <w:t>Performance Evaluation for Hierarchical Initial Access Design</w:t>
      </w:r>
      <w:r w:rsidRPr="00AA2812">
        <w:rPr>
          <w:szCs w:val="22"/>
        </w:rPr>
        <w:t>”, InterDigital, 3GPP TSG-RAN WG1 Meeting</w:t>
      </w:r>
      <w:r>
        <w:t xml:space="preserve"> #87, Reno, USA, </w:t>
      </w:r>
      <w:r w:rsidRPr="00E6522B">
        <w:rPr>
          <w:szCs w:val="22"/>
          <w:lang w:val="en-US"/>
        </w:rPr>
        <w:t xml:space="preserve">November </w:t>
      </w:r>
      <w:r>
        <w:rPr>
          <w:szCs w:val="22"/>
          <w:lang w:val="en-US"/>
        </w:rPr>
        <w:t xml:space="preserve">14-18, </w:t>
      </w:r>
      <w:r>
        <w:t>2016</w:t>
      </w:r>
      <w:bookmarkEnd w:id="18"/>
    </w:p>
    <w:p w14:paraId="39E42ADB" w14:textId="77777777" w:rsidR="00F86DAB" w:rsidRPr="00896217" w:rsidRDefault="00F86DAB" w:rsidP="00F86DAB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19" w:name="_Ref473991682"/>
      <w:r w:rsidRPr="0060538E">
        <w:rPr>
          <w:szCs w:val="22"/>
        </w:rPr>
        <w:t>R1-</w:t>
      </w:r>
      <w:r>
        <w:rPr>
          <w:szCs w:val="22"/>
          <w:lang w:val="en-US"/>
        </w:rPr>
        <w:t>1702316</w:t>
      </w:r>
      <w:r w:rsidRPr="0060538E">
        <w:rPr>
          <w:szCs w:val="22"/>
        </w:rPr>
        <w:t>, “</w:t>
      </w:r>
      <w:r>
        <w:rPr>
          <w:szCs w:val="22"/>
        </w:rPr>
        <w:t>On SS Periodicity for Synchronization</w:t>
      </w:r>
      <w:r w:rsidRPr="0060538E">
        <w:rPr>
          <w:szCs w:val="22"/>
        </w:rPr>
        <w:t>”, InterDigital, 3GPP TSG-RAN WG</w:t>
      </w:r>
      <w:r>
        <w:rPr>
          <w:szCs w:val="22"/>
        </w:rPr>
        <w:t>1 Ad-Hoc Meeting</w:t>
      </w:r>
      <w:r w:rsidRPr="0060538E">
        <w:rPr>
          <w:szCs w:val="22"/>
        </w:rPr>
        <w:t xml:space="preserve">, </w:t>
      </w:r>
      <w:r>
        <w:rPr>
          <w:szCs w:val="22"/>
          <w:lang w:val="en-US"/>
        </w:rPr>
        <w:t>Spokane</w:t>
      </w:r>
      <w:r w:rsidRPr="0060538E">
        <w:rPr>
          <w:szCs w:val="22"/>
          <w:lang w:val="en-US"/>
        </w:rPr>
        <w:t xml:space="preserve">, USA, </w:t>
      </w:r>
      <w:r>
        <w:rPr>
          <w:szCs w:val="22"/>
          <w:lang w:val="en-US"/>
        </w:rPr>
        <w:t>January 16-12, 2017</w:t>
      </w:r>
      <w:bookmarkEnd w:id="19"/>
    </w:p>
    <w:p w14:paraId="7D0E8CD0" w14:textId="2F1407B3" w:rsidR="00F86DAB" w:rsidRPr="00BC63C1" w:rsidRDefault="00F86DAB" w:rsidP="00F86DAB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20" w:name="_Ref473991131"/>
      <w:r w:rsidRPr="0060538E">
        <w:rPr>
          <w:szCs w:val="22"/>
        </w:rPr>
        <w:t>R1-</w:t>
      </w:r>
      <w:r>
        <w:rPr>
          <w:szCs w:val="22"/>
          <w:lang w:val="en-US"/>
        </w:rPr>
        <w:t>1702318</w:t>
      </w:r>
      <w:r w:rsidRPr="0060538E">
        <w:rPr>
          <w:szCs w:val="22"/>
        </w:rPr>
        <w:t>, “</w:t>
      </w:r>
      <w:r>
        <w:rPr>
          <w:szCs w:val="22"/>
        </w:rPr>
        <w:t xml:space="preserve">On Broadcast </w:t>
      </w:r>
      <w:r w:rsidR="00946CA1">
        <w:rPr>
          <w:szCs w:val="22"/>
        </w:rPr>
        <w:t xml:space="preserve">Channel </w:t>
      </w:r>
      <w:r>
        <w:rPr>
          <w:szCs w:val="22"/>
        </w:rPr>
        <w:t>Transmission in NR</w:t>
      </w:r>
      <w:r w:rsidRPr="0060538E">
        <w:rPr>
          <w:szCs w:val="22"/>
        </w:rPr>
        <w:t>”, InterDigital, 3GPP TSG-RAN WG</w:t>
      </w:r>
      <w:r>
        <w:rPr>
          <w:szCs w:val="22"/>
        </w:rPr>
        <w:t>1 Ad-Hoc Meeting</w:t>
      </w:r>
      <w:r w:rsidRPr="0060538E">
        <w:rPr>
          <w:szCs w:val="22"/>
        </w:rPr>
        <w:t xml:space="preserve">, </w:t>
      </w:r>
      <w:r>
        <w:rPr>
          <w:szCs w:val="22"/>
          <w:lang w:val="en-US"/>
        </w:rPr>
        <w:t>Spokane</w:t>
      </w:r>
      <w:r w:rsidRPr="0060538E">
        <w:rPr>
          <w:szCs w:val="22"/>
          <w:lang w:val="en-US"/>
        </w:rPr>
        <w:t xml:space="preserve">, USA, </w:t>
      </w:r>
      <w:r>
        <w:rPr>
          <w:szCs w:val="22"/>
          <w:lang w:val="en-US"/>
        </w:rPr>
        <w:t>January 16-12, 2017</w:t>
      </w:r>
      <w:bookmarkEnd w:id="20"/>
    </w:p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1536D2" w:rsidSect="00D55085"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97271A" w:rsidRDefault="0097271A">
      <w:r>
        <w:separator/>
      </w:r>
    </w:p>
  </w:endnote>
  <w:endnote w:type="continuationSeparator" w:id="0">
    <w:p w14:paraId="47B69F53" w14:textId="77777777" w:rsidR="0097271A" w:rsidRDefault="0097271A">
      <w:r>
        <w:continuationSeparator/>
      </w:r>
    </w:p>
  </w:endnote>
  <w:endnote w:type="continuationNotice" w:id="1">
    <w:p w14:paraId="75A54D76" w14:textId="77777777" w:rsidR="0097271A" w:rsidRDefault="009727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39B7750E" w:rsidR="0097271A" w:rsidRDefault="009727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5CE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5CE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97271A" w:rsidRDefault="0097271A">
      <w:r>
        <w:separator/>
      </w:r>
    </w:p>
  </w:footnote>
  <w:footnote w:type="continuationSeparator" w:id="0">
    <w:p w14:paraId="2BFCFB83" w14:textId="77777777" w:rsidR="0097271A" w:rsidRDefault="0097271A">
      <w:r>
        <w:continuationSeparator/>
      </w:r>
    </w:p>
  </w:footnote>
  <w:footnote w:type="continuationNotice" w:id="1">
    <w:p w14:paraId="5B783701" w14:textId="77777777" w:rsidR="0097271A" w:rsidRDefault="009727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50F56"/>
    <w:multiLevelType w:val="hybridMultilevel"/>
    <w:tmpl w:val="FD48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F0267"/>
    <w:multiLevelType w:val="hybridMultilevel"/>
    <w:tmpl w:val="68C61568"/>
    <w:lvl w:ilvl="0" w:tplc="E97CFFD6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B142E4"/>
    <w:multiLevelType w:val="hybridMultilevel"/>
    <w:tmpl w:val="C5A60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3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C38C2"/>
    <w:multiLevelType w:val="hybridMultilevel"/>
    <w:tmpl w:val="4E92C1B6"/>
    <w:lvl w:ilvl="0" w:tplc="E97CFFD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2A7917"/>
    <w:multiLevelType w:val="hybridMultilevel"/>
    <w:tmpl w:val="6B8A0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236732"/>
    <w:multiLevelType w:val="hybridMultilevel"/>
    <w:tmpl w:val="57EED82C"/>
    <w:lvl w:ilvl="0" w:tplc="660EBCE0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6049A"/>
    <w:multiLevelType w:val="hybridMultilevel"/>
    <w:tmpl w:val="7672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45"/>
  </w:num>
  <w:num w:numId="10">
    <w:abstractNumId w:val="8"/>
  </w:num>
  <w:num w:numId="11">
    <w:abstractNumId w:val="5"/>
  </w:num>
  <w:num w:numId="12">
    <w:abstractNumId w:val="27"/>
  </w:num>
  <w:num w:numId="13">
    <w:abstractNumId w:val="39"/>
  </w:num>
  <w:num w:numId="14">
    <w:abstractNumId w:val="6"/>
  </w:num>
  <w:num w:numId="15">
    <w:abstractNumId w:val="2"/>
  </w:num>
  <w:num w:numId="16">
    <w:abstractNumId w:val="17"/>
  </w:num>
  <w:num w:numId="17">
    <w:abstractNumId w:val="44"/>
  </w:num>
  <w:num w:numId="18">
    <w:abstractNumId w:val="42"/>
  </w:num>
  <w:num w:numId="19">
    <w:abstractNumId w:val="14"/>
  </w:num>
  <w:num w:numId="20">
    <w:abstractNumId w:val="7"/>
  </w:num>
  <w:num w:numId="21">
    <w:abstractNumId w:val="30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2"/>
    </w:lvlOverride>
  </w:num>
  <w:num w:numId="24">
    <w:abstractNumId w:val="23"/>
  </w:num>
  <w:num w:numId="25">
    <w:abstractNumId w:val="22"/>
  </w:num>
  <w:num w:numId="26">
    <w:abstractNumId w:val="43"/>
  </w:num>
  <w:num w:numId="27">
    <w:abstractNumId w:val="24"/>
  </w:num>
  <w:num w:numId="28">
    <w:abstractNumId w:val="3"/>
  </w:num>
  <w:num w:numId="29">
    <w:abstractNumId w:val="29"/>
  </w:num>
  <w:num w:numId="30">
    <w:abstractNumId w:val="41"/>
  </w:num>
  <w:num w:numId="31">
    <w:abstractNumId w:val="37"/>
  </w:num>
  <w:num w:numId="32">
    <w:abstractNumId w:val="26"/>
  </w:num>
  <w:num w:numId="33">
    <w:abstractNumId w:val="12"/>
  </w:num>
  <w:num w:numId="34">
    <w:abstractNumId w:val="4"/>
  </w:num>
  <w:num w:numId="35">
    <w:abstractNumId w:val="10"/>
  </w:num>
  <w:num w:numId="36">
    <w:abstractNumId w:val="1"/>
  </w:num>
  <w:num w:numId="37">
    <w:abstractNumId w:val="40"/>
  </w:num>
  <w:num w:numId="38">
    <w:abstractNumId w:val="19"/>
  </w:num>
  <w:num w:numId="39">
    <w:abstractNumId w:val="0"/>
  </w:num>
  <w:num w:numId="40">
    <w:abstractNumId w:val="38"/>
  </w:num>
  <w:num w:numId="41">
    <w:abstractNumId w:val="32"/>
  </w:num>
  <w:num w:numId="42">
    <w:abstractNumId w:val="18"/>
  </w:num>
  <w:num w:numId="43">
    <w:abstractNumId w:val="46"/>
  </w:num>
  <w:num w:numId="44">
    <w:abstractNumId w:val="36"/>
  </w:num>
  <w:num w:numId="45">
    <w:abstractNumId w:val="11"/>
  </w:num>
  <w:num w:numId="46">
    <w:abstractNumId w:val="28"/>
  </w:num>
  <w:num w:numId="47">
    <w:abstractNumId w:val="35"/>
  </w:num>
  <w:num w:numId="48">
    <w:abstractNumId w:val="9"/>
  </w:num>
  <w:num w:numId="4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0D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06F"/>
    <w:rsid w:val="000C64E6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05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5CE9"/>
    <w:rsid w:val="001565FC"/>
    <w:rsid w:val="00156B5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04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0C7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6ED6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1E94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5C67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C7D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1E2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084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AE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191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114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60B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433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3B8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16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CF6"/>
    <w:rsid w:val="00644123"/>
    <w:rsid w:val="00644AB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32E9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818"/>
    <w:rsid w:val="00697F2A"/>
    <w:rsid w:val="006A06B2"/>
    <w:rsid w:val="006A0E56"/>
    <w:rsid w:val="006A0ECE"/>
    <w:rsid w:val="006A0F1B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C24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2C1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41C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4B9"/>
    <w:rsid w:val="00760877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D25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560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014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113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1A22"/>
    <w:rsid w:val="008427B2"/>
    <w:rsid w:val="00842A83"/>
    <w:rsid w:val="00842B22"/>
    <w:rsid w:val="0084331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501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1B8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930"/>
    <w:rsid w:val="008A76D3"/>
    <w:rsid w:val="008A77D8"/>
    <w:rsid w:val="008B0483"/>
    <w:rsid w:val="008B120C"/>
    <w:rsid w:val="008B2932"/>
    <w:rsid w:val="008B45A3"/>
    <w:rsid w:val="008B471E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17BF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0C5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2C96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A1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B06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C1C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5E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4775"/>
    <w:rsid w:val="00A35160"/>
    <w:rsid w:val="00A35469"/>
    <w:rsid w:val="00A35D03"/>
    <w:rsid w:val="00A36297"/>
    <w:rsid w:val="00A3653C"/>
    <w:rsid w:val="00A36EAD"/>
    <w:rsid w:val="00A3755F"/>
    <w:rsid w:val="00A376C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2FF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4AA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1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2C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031"/>
    <w:rsid w:val="00AE5783"/>
    <w:rsid w:val="00AE6249"/>
    <w:rsid w:val="00AE71F0"/>
    <w:rsid w:val="00AE7707"/>
    <w:rsid w:val="00AF1C5D"/>
    <w:rsid w:val="00AF1E22"/>
    <w:rsid w:val="00AF21F7"/>
    <w:rsid w:val="00AF271A"/>
    <w:rsid w:val="00AF2E69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5B73"/>
    <w:rsid w:val="00B10737"/>
    <w:rsid w:val="00B10771"/>
    <w:rsid w:val="00B10EEB"/>
    <w:rsid w:val="00B11379"/>
    <w:rsid w:val="00B1177A"/>
    <w:rsid w:val="00B11D83"/>
    <w:rsid w:val="00B12244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814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09AD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42C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3823"/>
    <w:rsid w:val="00BE4265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0B1"/>
    <w:rsid w:val="00BF74C7"/>
    <w:rsid w:val="00C00CCF"/>
    <w:rsid w:val="00C00DC4"/>
    <w:rsid w:val="00C014D9"/>
    <w:rsid w:val="00C015F1"/>
    <w:rsid w:val="00C019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AC5"/>
    <w:rsid w:val="00C07377"/>
    <w:rsid w:val="00C0787A"/>
    <w:rsid w:val="00C07886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8C1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BC3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5E8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A7319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827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E7BF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392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2656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279F6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28"/>
    <w:rsid w:val="00E442BD"/>
    <w:rsid w:val="00E446F1"/>
    <w:rsid w:val="00E44802"/>
    <w:rsid w:val="00E4545A"/>
    <w:rsid w:val="00E46886"/>
    <w:rsid w:val="00E47AEF"/>
    <w:rsid w:val="00E50F81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B0C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BE6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2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236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DAB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0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4F2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55EE9203"/>
  <w15:docId w15:val="{6D62E3EF-AE86-4128-9EA0-54EACEF2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"/>
    <w:basedOn w:val="DefaultParagraphFont"/>
    <w:link w:val="Caption"/>
    <w:uiPriority w:val="35"/>
    <w:rsid w:val="00156B5C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32AE75-A8E1-4ACD-BEC1-C01AD461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222</TotalTime>
  <Pages>5</Pages>
  <Words>2391</Words>
  <Characters>11724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R1-1705498 On Synchronization Signal Block and Indication</vt:lpstr>
    </vt:vector>
  </TitlesOfParts>
  <Manager/>
  <Company>InterDigital</Company>
  <LinksUpToDate>false</LinksUpToDate>
  <CharactersWithSpaces>14087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R1-1705498 On Synchronization Signal Block and Indication</dc:title>
  <dc:subject/>
  <dc:creator>InterDigital</dc:creator>
  <cp:keywords/>
  <dc:description/>
  <cp:lastModifiedBy>Pan, Kyle</cp:lastModifiedBy>
  <cp:revision>8</cp:revision>
  <cp:lastPrinted>2017-01-09T15:48:00Z</cp:lastPrinted>
  <dcterms:created xsi:type="dcterms:W3CDTF">2017-02-07T15:44:00Z</dcterms:created>
  <dcterms:modified xsi:type="dcterms:W3CDTF">2017-03-25T04:02:00Z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